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4196FEE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2F343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272283" w:rsidRPr="00272283">
        <w:rPr>
          <w:rFonts w:eastAsia="Arial Unicode MS" w:cs="Arial"/>
          <w:bCs/>
          <w:sz w:val="24"/>
          <w:lang w:val="sv-FI"/>
        </w:rPr>
        <w:t>S2-2506322</w:t>
      </w:r>
    </w:p>
    <w:p w14:paraId="03EC003B" w14:textId="7C42961F" w:rsidR="00602CFF" w:rsidRPr="00602CFF" w:rsidRDefault="002F343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</w:t>
      </w:r>
      <w:r w:rsidR="009A294A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</w:t>
      </w:r>
      <w:r w:rsidR="009A294A">
        <w:rPr>
          <w:rFonts w:eastAsia="Arial Unicode MS" w:cs="Arial"/>
          <w:bCs/>
          <w:sz w:val="24"/>
        </w:rPr>
        <w:t>-2</w:t>
      </w:r>
      <w:r>
        <w:rPr>
          <w:rFonts w:eastAsia="Arial Unicode MS" w:cs="Arial"/>
          <w:bCs/>
          <w:sz w:val="24"/>
        </w:rPr>
        <w:t>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 xml:space="preserve">August </w:t>
      </w:r>
      <w:r w:rsidR="00331CF2">
        <w:rPr>
          <w:rFonts w:eastAsia="Arial Unicode MS" w:cs="Arial"/>
          <w:bCs/>
          <w:sz w:val="24"/>
        </w:rPr>
        <w:t>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36FCF4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777E26">
        <w:rPr>
          <w:rFonts w:ascii="Arial" w:hAnsi="Arial" w:cs="Arial"/>
          <w:b/>
        </w:rPr>
        <w:t>, Ericsson</w:t>
      </w:r>
      <w:r w:rsidR="009F5C8C">
        <w:rPr>
          <w:rFonts w:ascii="Arial" w:hAnsi="Arial" w:cs="Arial"/>
          <w:b/>
        </w:rPr>
        <w:t>, Nokia</w:t>
      </w:r>
      <w:r w:rsidR="008E14F3">
        <w:rPr>
          <w:rFonts w:ascii="Arial" w:hAnsi="Arial" w:cs="Arial"/>
          <w:b/>
        </w:rPr>
        <w:t xml:space="preserve">, </w:t>
      </w:r>
      <w:r w:rsidR="00170D5C">
        <w:rPr>
          <w:rFonts w:ascii="Arial" w:hAnsi="Arial" w:cs="Arial"/>
          <w:b/>
        </w:rPr>
        <w:t xml:space="preserve">MediaTek, </w:t>
      </w:r>
      <w:r w:rsidR="008E14F3">
        <w:rPr>
          <w:rFonts w:ascii="Arial" w:hAnsi="Arial" w:cs="Arial"/>
          <w:b/>
        </w:rPr>
        <w:t>Verizon</w:t>
      </w:r>
      <w:r w:rsidR="00B953EC">
        <w:rPr>
          <w:rFonts w:ascii="Arial" w:hAnsi="Arial" w:cs="Arial"/>
          <w:b/>
        </w:rPr>
        <w:t xml:space="preserve">, </w:t>
      </w:r>
      <w:r w:rsidR="00170D5C">
        <w:rPr>
          <w:rFonts w:ascii="Arial" w:hAnsi="Arial" w:cs="Arial"/>
          <w:b/>
        </w:rPr>
        <w:t>Orange</w:t>
      </w:r>
    </w:p>
    <w:p w14:paraId="235C4A53" w14:textId="2F75562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591B">
        <w:rPr>
          <w:rFonts w:ascii="Arial" w:hAnsi="Arial" w:cs="Arial"/>
          <w:b/>
        </w:rPr>
        <w:t>Identifying 5G features to be supported by the 6G system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F4745D0" w:rsidR="00602CFF" w:rsidRDefault="00CD3BE6" w:rsidP="00602CFF">
      <w:pPr>
        <w:ind w:left="2127" w:hanging="2127"/>
        <w:rPr>
          <w:rFonts w:ascii="Arial" w:hAnsi="Arial" w:cs="Arial"/>
          <w:b/>
        </w:rPr>
      </w:pPr>
      <w:r w:rsidRPr="002F57B9">
        <w:rPr>
          <w:rFonts w:ascii="Arial" w:hAnsi="Arial" w:cs="Arial"/>
          <w:b/>
        </w:rPr>
        <w:t>Agenda Item:</w:t>
      </w:r>
      <w:r w:rsidRPr="002F57B9">
        <w:rPr>
          <w:rFonts w:ascii="Arial" w:hAnsi="Arial" w:cs="Arial"/>
          <w:b/>
        </w:rPr>
        <w:tab/>
      </w:r>
      <w:r w:rsidR="0021336E" w:rsidRPr="002F57B9">
        <w:rPr>
          <w:rFonts w:ascii="Arial" w:hAnsi="Arial" w:cs="Arial"/>
          <w:b/>
        </w:rPr>
        <w:t>20.6.0</w:t>
      </w:r>
    </w:p>
    <w:p w14:paraId="3F7B9FA5" w14:textId="0D1C51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9591B" w:rsidRPr="0009591B">
        <w:rPr>
          <w:rFonts w:ascii="Arial" w:hAnsi="Arial" w:cs="Arial"/>
          <w:b/>
        </w:rPr>
        <w:t>FS_6G_ARC</w:t>
      </w:r>
      <w:r w:rsidR="0009591B">
        <w:rPr>
          <w:rFonts w:ascii="Arial" w:hAnsi="Arial" w:cs="Arial"/>
          <w:b/>
        </w:rPr>
        <w:t xml:space="preserve"> / Rel-20</w:t>
      </w:r>
    </w:p>
    <w:p w14:paraId="04A85BCE" w14:textId="6CE940CF" w:rsidR="00602CFF" w:rsidRPr="00AC0D72" w:rsidRDefault="00602CFF" w:rsidP="00602CFF">
      <w:pPr>
        <w:rPr>
          <w:rFonts w:ascii="Arial" w:hAnsi="Arial" w:cs="Arial"/>
          <w:i/>
        </w:rPr>
      </w:pPr>
      <w:r w:rsidRPr="00AC0D72">
        <w:rPr>
          <w:rFonts w:ascii="Arial" w:hAnsi="Arial" w:cs="Arial"/>
          <w:i/>
        </w:rPr>
        <w:t>Abstract of the contribution:</w:t>
      </w:r>
      <w:r w:rsidR="0009591B" w:rsidRPr="00AC0D72">
        <w:rPr>
          <w:rFonts w:ascii="Arial" w:hAnsi="Arial" w:cs="Arial"/>
          <w:i/>
        </w:rPr>
        <w:t xml:space="preserve"> This paper proposes an approach how to identify existing 5G features to be supported by the 6G system at Day 1 of 6G:</w:t>
      </w:r>
    </w:p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Pr="00AC0D72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F2700C" w:rsidRPr="00AC0D72">
        <w:rPr>
          <w:noProof/>
          <w:lang w:eastAsia="ko-KR"/>
        </w:rPr>
        <w:t>Discussion</w:t>
      </w:r>
    </w:p>
    <w:p w14:paraId="4B8CBA0D" w14:textId="2586203D" w:rsidR="00547C98" w:rsidRPr="00AC0D72" w:rsidRDefault="00547C98" w:rsidP="00D76E16">
      <w:pPr>
        <w:rPr>
          <w:rFonts w:eastAsia="DengXian"/>
          <w:shd w:val="clear" w:color="auto" w:fill="FFFFFF" w:themeFill="background1"/>
        </w:rPr>
      </w:pPr>
      <w:r w:rsidRPr="00AC0D72">
        <w:rPr>
          <w:lang w:eastAsia="ko-KR"/>
        </w:rPr>
        <w:t>SA2’s study item for 6G [X] contains the following statement: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E16" w:rsidRPr="00AC0D72" w14:paraId="2165210B" w14:textId="77777777" w:rsidTr="00D76E16">
        <w:tc>
          <w:tcPr>
            <w:tcW w:w="14278" w:type="dxa"/>
          </w:tcPr>
          <w:p w14:paraId="5A76FA17" w14:textId="1560D6DC" w:rsidR="00D76E16" w:rsidRPr="00AC0D72" w:rsidRDefault="00D76E16" w:rsidP="00680A19">
            <w:r w:rsidRPr="00AC0D72">
              <w:rPr>
                <w:rFonts w:eastAsia="DengXian"/>
                <w:shd w:val="clear" w:color="auto" w:fill="FFFFFF" w:themeFill="background1"/>
              </w:rPr>
              <w:t xml:space="preserve">In </w:t>
            </w:r>
            <w:r w:rsidRPr="00AC0D72">
              <w:rPr>
                <w:rFonts w:eastAsia="SimSun"/>
                <w:shd w:val="clear" w:color="auto" w:fill="FFFFFF" w:themeFill="background1"/>
              </w:rPr>
              <w:t>addition</w:t>
            </w:r>
            <w:r w:rsidRPr="00AC0D72">
              <w:rPr>
                <w:rFonts w:eastAsia="DengXian"/>
                <w:shd w:val="clear" w:color="auto" w:fill="FFFFFF" w:themeFill="background1"/>
              </w:rPr>
              <w:t xml:space="preserve"> to the work tasks above, this study will identify other 5G features that will be supported and/or adapted in 6G.</w:t>
            </w:r>
          </w:p>
        </w:tc>
      </w:tr>
    </w:tbl>
    <w:p w14:paraId="57A0B6AC" w14:textId="77777777" w:rsidR="00547C98" w:rsidRPr="00AC0D72" w:rsidRDefault="00547C98" w:rsidP="00680A19"/>
    <w:p w14:paraId="67E1CA91" w14:textId="59FBCDE7" w:rsidR="00D76E16" w:rsidRPr="00AC0D72" w:rsidRDefault="00D76E16" w:rsidP="00680A19">
      <w:r w:rsidRPr="00AC0D72">
        <w:t>This paper proposes the following approach to identify existing 5G features that will be supported at Day 1 of 6G:</w:t>
      </w:r>
    </w:p>
    <w:p w14:paraId="07FC6A32" w14:textId="58AD0B72" w:rsidR="00D76E16" w:rsidRPr="00AC0D72" w:rsidRDefault="00D76E16" w:rsidP="00D76E16">
      <w:pPr>
        <w:pStyle w:val="B1"/>
      </w:pPr>
      <w:r w:rsidRPr="00AC0D72">
        <w:t>-</w:t>
      </w:r>
      <w:r w:rsidRPr="00AC0D72">
        <w:tab/>
        <w:t xml:space="preserve">Document the list of </w:t>
      </w:r>
      <w:r w:rsidR="00E50C97" w:rsidRPr="00AC0D72">
        <w:t xml:space="preserve">5G </w:t>
      </w:r>
      <w:r w:rsidRPr="00AC0D72">
        <w:t xml:space="preserve">features that have been </w:t>
      </w:r>
      <w:r w:rsidR="005B3DB6" w:rsidRPr="00AC0D72">
        <w:t xml:space="preserve">specified </w:t>
      </w:r>
      <w:r w:rsidRPr="00AC0D72">
        <w:t>from Rel-15 through Rel-19 in a</w:t>
      </w:r>
      <w:r w:rsidR="00381B1A" w:rsidRPr="00AC0D72">
        <w:t xml:space="preserve"> new</w:t>
      </w:r>
      <w:r w:rsidRPr="00AC0D72">
        <w:t xml:space="preserve"> Annex of TR 23.801-01.</w:t>
      </w:r>
    </w:p>
    <w:p w14:paraId="16CFA55D" w14:textId="7BDE26E9" w:rsidR="00CD0AEE" w:rsidRPr="00AC0D72" w:rsidRDefault="00D76E16" w:rsidP="00D76E16">
      <w:pPr>
        <w:pStyle w:val="B1"/>
      </w:pPr>
      <w:r w:rsidRPr="00AC0D72">
        <w:t>-</w:t>
      </w:r>
      <w:r w:rsidRPr="00AC0D72">
        <w:tab/>
      </w:r>
      <w:r w:rsidR="00CD0AEE" w:rsidRPr="00AC0D72">
        <w:t>Include an architectural requirement in TR 23.801-01 that the 6G system architecture shall also support the 5G features concluded to be supported at 6G Day 1 according to the new annex.</w:t>
      </w:r>
    </w:p>
    <w:p w14:paraId="4D213C03" w14:textId="3A2B705D" w:rsidR="00D76E16" w:rsidRPr="00AC0D72" w:rsidRDefault="00CD0AEE" w:rsidP="00D76E16">
      <w:pPr>
        <w:pStyle w:val="B1"/>
      </w:pPr>
      <w:r w:rsidRPr="00AC0D72">
        <w:t>-</w:t>
      </w:r>
      <w:r w:rsidRPr="00AC0D72">
        <w:tab/>
      </w:r>
      <w:r w:rsidR="00D76E16" w:rsidRPr="00AC0D72">
        <w:t>Collect company input on which features are expected to be supported at Day 1 of 6G.</w:t>
      </w:r>
    </w:p>
    <w:p w14:paraId="4424327D" w14:textId="3F6E6D5C" w:rsidR="00D76E16" w:rsidRPr="00AC0D72" w:rsidRDefault="00D76E16" w:rsidP="00D76E16">
      <w:pPr>
        <w:pStyle w:val="B1"/>
        <w:rPr>
          <w:lang w:val="en-US"/>
        </w:rPr>
      </w:pPr>
      <w:r w:rsidRPr="00AC0D72">
        <w:rPr>
          <w:lang w:val="en-US"/>
        </w:rPr>
        <w:t>-</w:t>
      </w:r>
      <w:r w:rsidRPr="00AC0D72">
        <w:tab/>
      </w:r>
      <w:r w:rsidRPr="00AC0D72">
        <w:rPr>
          <w:lang w:val="en-US"/>
        </w:rPr>
        <w:t xml:space="preserve">Document the conclusion </w:t>
      </w:r>
      <w:r w:rsidR="00E05165" w:rsidRPr="00AC0D72">
        <w:rPr>
          <w:lang w:val="en-US"/>
        </w:rPr>
        <w:t xml:space="preserve">regarding </w:t>
      </w:r>
      <w:r w:rsidRPr="00AC0D72">
        <w:rPr>
          <w:lang w:val="en-US"/>
        </w:rPr>
        <w:t xml:space="preserve">the features to be supported </w:t>
      </w:r>
      <w:proofErr w:type="gramStart"/>
      <w:r w:rsidRPr="00AC0D72">
        <w:rPr>
          <w:lang w:val="en-US"/>
        </w:rPr>
        <w:t>at</w:t>
      </w:r>
      <w:proofErr w:type="gramEnd"/>
      <w:r w:rsidRPr="00AC0D72">
        <w:rPr>
          <w:lang w:val="en-US"/>
        </w:rPr>
        <w:t xml:space="preserve"> Day 1 of 6G in the new Annex.</w:t>
      </w:r>
    </w:p>
    <w:p w14:paraId="4443D195" w14:textId="09D9E89C" w:rsidR="00233EF9" w:rsidRPr="00AC0D72" w:rsidRDefault="00233EF9" w:rsidP="00D76E16">
      <w:pPr>
        <w:pStyle w:val="B1"/>
        <w:rPr>
          <w:lang w:val="en-US"/>
        </w:rPr>
      </w:pPr>
      <w:r w:rsidRPr="00AC0D72">
        <w:rPr>
          <w:lang w:val="en-US"/>
        </w:rPr>
        <w:t>-</w:t>
      </w:r>
      <w:r w:rsidRPr="00AC0D72">
        <w:rPr>
          <w:lang w:val="en-US"/>
        </w:rPr>
        <w:tab/>
        <w:t xml:space="preserve">Coordinate with other WGs for features that depend on </w:t>
      </w:r>
      <w:r w:rsidR="002D7043" w:rsidRPr="00AC0D72">
        <w:rPr>
          <w:lang w:val="en-US"/>
        </w:rPr>
        <w:t>those</w:t>
      </w:r>
      <w:r w:rsidRPr="00AC0D72">
        <w:rPr>
          <w:lang w:val="en-US"/>
        </w:rPr>
        <w:t xml:space="preserve"> WGs.</w:t>
      </w:r>
    </w:p>
    <w:p w14:paraId="61C5FDB3" w14:textId="77777777" w:rsidR="00F2700C" w:rsidRPr="00AC0D72" w:rsidRDefault="00F2700C" w:rsidP="00465C0D">
      <w:pPr>
        <w:pStyle w:val="Heading1"/>
        <w:rPr>
          <w:lang w:eastAsia="ko-KR"/>
        </w:rPr>
      </w:pPr>
      <w:r w:rsidRPr="00AC0D72">
        <w:rPr>
          <w:lang w:eastAsia="ko-KR"/>
        </w:rPr>
        <w:t>2.</w:t>
      </w:r>
      <w:r w:rsidR="00445A8F" w:rsidRPr="00AC0D72">
        <w:rPr>
          <w:lang w:eastAsia="ko-KR"/>
        </w:rPr>
        <w:tab/>
      </w:r>
      <w:r w:rsidR="000B78CB" w:rsidRPr="00AC0D72">
        <w:rPr>
          <w:lang w:eastAsia="ko-KR"/>
        </w:rPr>
        <w:t>Text proposal</w:t>
      </w:r>
    </w:p>
    <w:p w14:paraId="03A2AEE5" w14:textId="09F1D8A5" w:rsidR="006D24C0" w:rsidRPr="00AC0D72" w:rsidRDefault="005C616C" w:rsidP="00CD0AEE">
      <w:pPr>
        <w:jc w:val="left"/>
        <w:rPr>
          <w:lang w:eastAsia="ko-KR"/>
        </w:rPr>
      </w:pPr>
      <w:r w:rsidRPr="00AC0D72">
        <w:rPr>
          <w:lang w:eastAsia="ko-KR"/>
        </w:rPr>
        <w:t>I</w:t>
      </w:r>
      <w:r w:rsidR="00256845" w:rsidRPr="00AC0D72">
        <w:rPr>
          <w:lang w:eastAsia="ko-KR"/>
        </w:rPr>
        <w:t xml:space="preserve">t is proposed to </w:t>
      </w:r>
      <w:r w:rsidR="006D24C0" w:rsidRPr="00AC0D72">
        <w:rPr>
          <w:lang w:eastAsia="ko-KR"/>
        </w:rPr>
        <w:t xml:space="preserve">agree the following changes </w:t>
      </w:r>
      <w:r w:rsidR="00435299">
        <w:rPr>
          <w:lang w:eastAsia="ko-KR"/>
        </w:rPr>
        <w:t>for</w:t>
      </w:r>
      <w:r w:rsidR="00435299" w:rsidRPr="00AC0D72">
        <w:rPr>
          <w:lang w:eastAsia="ko-KR"/>
        </w:rPr>
        <w:t xml:space="preserve"> </w:t>
      </w:r>
      <w:r w:rsidR="00CD0AEE" w:rsidRPr="00AC0D72">
        <w:rPr>
          <w:lang w:eastAsia="ko-KR"/>
        </w:rPr>
        <w:t>TR 23.801-01.</w:t>
      </w:r>
    </w:p>
    <w:p w14:paraId="02928BAC" w14:textId="57CC09AD" w:rsidR="00547C98" w:rsidRPr="00AC0D72" w:rsidRDefault="00547C98" w:rsidP="00547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AC0D72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1336E" w:rsidRPr="00AC0D72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AC0D72">
        <w:rPr>
          <w:rFonts w:ascii="Arial" w:hAnsi="Arial" w:cs="Arial"/>
          <w:color w:val="FFFFFF"/>
          <w:sz w:val="36"/>
          <w:szCs w:val="36"/>
          <w:lang w:eastAsia="ko-KR"/>
        </w:rPr>
        <w:t>BEGINNING OF CHANGES</w:t>
      </w:r>
      <w:r w:rsidR="0021336E" w:rsidRPr="00AC0D72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AC0D72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5163146B" w14:textId="77777777" w:rsidR="00547C98" w:rsidRPr="00AC0D72" w:rsidRDefault="00547C98" w:rsidP="00547C98">
      <w:pPr>
        <w:pStyle w:val="Heading2"/>
      </w:pPr>
      <w:bookmarkStart w:id="0" w:name="_Toc122508433"/>
      <w:bookmarkStart w:id="1" w:name="_Toc201931791"/>
      <w:r w:rsidRPr="00AC0D72">
        <w:t>4.2</w:t>
      </w:r>
      <w:r w:rsidRPr="00AC0D72">
        <w:tab/>
        <w:t xml:space="preserve">Architectural </w:t>
      </w:r>
      <w:bookmarkEnd w:id="0"/>
      <w:r w:rsidRPr="00AC0D72">
        <w:t>Requirements</w:t>
      </w:r>
      <w:bookmarkEnd w:id="1"/>
    </w:p>
    <w:p w14:paraId="611332EC" w14:textId="77777777" w:rsidR="00547C98" w:rsidRPr="00AC0D72" w:rsidRDefault="00547C98" w:rsidP="00547C98">
      <w:pPr>
        <w:pStyle w:val="EditorsNote"/>
      </w:pPr>
      <w:r w:rsidRPr="00AC0D72">
        <w:t>Editor's Note: This clause defines the architectural requirements that serve as the foundation for the study.</w:t>
      </w:r>
    </w:p>
    <w:p w14:paraId="389570B6" w14:textId="6DCA5904" w:rsidR="00547C98" w:rsidRPr="00AC0D72" w:rsidRDefault="00D76E16" w:rsidP="00547C98">
      <w:pPr>
        <w:rPr>
          <w:lang w:val="en-US" w:eastAsia="zh-CN"/>
        </w:rPr>
      </w:pPr>
      <w:bookmarkStart w:id="2" w:name="_Hlk202540016"/>
      <w:r w:rsidRPr="00AC0D72">
        <w:rPr>
          <w:lang w:val="en-US" w:eastAsia="zh-CN"/>
        </w:rPr>
        <w:t xml:space="preserve">The 6G system shall </w:t>
      </w:r>
      <w:r w:rsidR="0021336E" w:rsidRPr="00AC0D72">
        <w:rPr>
          <w:lang w:val="en-US" w:eastAsia="zh-CN"/>
        </w:rPr>
        <w:t xml:space="preserve">also </w:t>
      </w:r>
      <w:r w:rsidRPr="00AC0D72">
        <w:rPr>
          <w:lang w:val="en-US" w:eastAsia="zh-CN"/>
        </w:rPr>
        <w:t>support the existing 5G features according to Annex X</w:t>
      </w:r>
      <w:bookmarkEnd w:id="2"/>
      <w:r w:rsidRPr="00AC0D72">
        <w:rPr>
          <w:lang w:val="en-US" w:eastAsia="zh-CN"/>
        </w:rPr>
        <w:t>.</w:t>
      </w:r>
    </w:p>
    <w:p w14:paraId="1297BBC3" w14:textId="7DE1BACB" w:rsidR="00D76E16" w:rsidRPr="00AC0D72" w:rsidRDefault="00D76E16" w:rsidP="00D76E16">
      <w:pPr>
        <w:pStyle w:val="NO"/>
        <w:rPr>
          <w:lang w:eastAsia="zh-CN"/>
        </w:rPr>
      </w:pPr>
      <w:r w:rsidRPr="00AC0D72">
        <w:rPr>
          <w:lang w:eastAsia="zh-CN"/>
        </w:rPr>
        <w:t>NOTE</w:t>
      </w:r>
      <w:r w:rsidR="006A60B4" w:rsidRPr="00AC0D72">
        <w:rPr>
          <w:lang w:eastAsia="zh-CN"/>
        </w:rPr>
        <w:t> 1</w:t>
      </w:r>
      <w:r w:rsidRPr="00AC0D72">
        <w:rPr>
          <w:lang w:eastAsia="zh-CN"/>
        </w:rPr>
        <w:t>:</w:t>
      </w:r>
      <w:r w:rsidRPr="00AC0D72">
        <w:rPr>
          <w:lang w:eastAsia="zh-CN"/>
        </w:rPr>
        <w:tab/>
        <w:t>Solutions for the 6G architecture are expected to illustrate how these existing features can still be supported.</w:t>
      </w:r>
    </w:p>
    <w:p w14:paraId="32457BA2" w14:textId="55FDF105" w:rsidR="006A60B4" w:rsidRPr="00AC0D72" w:rsidRDefault="00E561BF" w:rsidP="00D76E16">
      <w:pPr>
        <w:pStyle w:val="NO"/>
        <w:rPr>
          <w:lang w:val="en-GB" w:eastAsia="zh-CN"/>
        </w:rPr>
      </w:pPr>
      <w:r w:rsidRPr="00AC0D72">
        <w:rPr>
          <w:lang w:eastAsia="zh-CN"/>
        </w:rPr>
        <w:t>NOT</w:t>
      </w:r>
      <w:r w:rsidR="00573339" w:rsidRPr="00AC0D72">
        <w:rPr>
          <w:lang w:eastAsia="zh-CN"/>
        </w:rPr>
        <w:t>E</w:t>
      </w:r>
      <w:r w:rsidRPr="00AC0D72">
        <w:rPr>
          <w:lang w:eastAsia="zh-CN"/>
        </w:rPr>
        <w:t> 2:</w:t>
      </w:r>
      <w:r w:rsidRPr="00AC0D72">
        <w:rPr>
          <w:lang w:eastAsia="zh-CN"/>
        </w:rPr>
        <w:tab/>
      </w:r>
      <w:r w:rsidR="0098489B" w:rsidRPr="00AC0D72">
        <w:rPr>
          <w:lang w:eastAsia="zh-CN"/>
        </w:rPr>
        <w:t>SA2</w:t>
      </w:r>
      <w:r w:rsidR="00572509" w:rsidRPr="00AC0D72">
        <w:rPr>
          <w:lang w:eastAsia="zh-CN"/>
        </w:rPr>
        <w:t xml:space="preserve"> will coordinate with </w:t>
      </w:r>
      <w:r w:rsidR="001E30F0" w:rsidRPr="00AC0D72">
        <w:rPr>
          <w:lang w:eastAsia="zh-CN"/>
        </w:rPr>
        <w:t>other</w:t>
      </w:r>
      <w:r w:rsidR="00572509" w:rsidRPr="00AC0D72">
        <w:rPr>
          <w:lang w:eastAsia="zh-CN"/>
        </w:rPr>
        <w:t xml:space="preserve"> working groups</w:t>
      </w:r>
      <w:r w:rsidR="00FA4A7A" w:rsidRPr="00AC0D72">
        <w:rPr>
          <w:lang w:eastAsia="zh-CN"/>
        </w:rPr>
        <w:t xml:space="preserve"> for features that</w:t>
      </w:r>
      <w:r w:rsidR="00B60CA4">
        <w:rPr>
          <w:lang w:eastAsia="zh-CN"/>
        </w:rPr>
        <w:t xml:space="preserve"> are</w:t>
      </w:r>
      <w:r w:rsidR="00FA4A7A" w:rsidRPr="00AC0D72">
        <w:rPr>
          <w:lang w:eastAsia="zh-CN"/>
        </w:rPr>
        <w:t xml:space="preserve"> depend</w:t>
      </w:r>
      <w:r w:rsidR="00B60CA4">
        <w:rPr>
          <w:lang w:eastAsia="zh-CN"/>
        </w:rPr>
        <w:t>ent</w:t>
      </w:r>
      <w:r w:rsidR="00FA4A7A" w:rsidRPr="00AC0D72">
        <w:rPr>
          <w:lang w:eastAsia="zh-CN"/>
        </w:rPr>
        <w:t xml:space="preserve"> on other WGs.</w:t>
      </w:r>
    </w:p>
    <w:p w14:paraId="7BCAB129" w14:textId="77777777" w:rsidR="00547C98" w:rsidRPr="00AC0D72" w:rsidRDefault="00547C98" w:rsidP="00465C0D">
      <w:pPr>
        <w:jc w:val="left"/>
        <w:rPr>
          <w:lang w:val="en-US" w:eastAsia="ko-KR"/>
        </w:rPr>
      </w:pPr>
    </w:p>
    <w:p w14:paraId="131C4C21" w14:textId="1EAD9E96" w:rsidR="004C1AA8" w:rsidRPr="00AC0D72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AC0D72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1336E" w:rsidRPr="00AC0D72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="00547C98" w:rsidRPr="00AC0D72">
        <w:rPr>
          <w:rFonts w:ascii="Arial" w:hAnsi="Arial" w:cs="Arial"/>
          <w:color w:val="FFFFFF"/>
          <w:sz w:val="36"/>
          <w:szCs w:val="36"/>
          <w:lang w:eastAsia="ko-KR"/>
        </w:rPr>
        <w:t>NEXT</w:t>
      </w:r>
      <w:r w:rsidRPr="00AC0D72">
        <w:rPr>
          <w:rFonts w:ascii="Arial" w:hAnsi="Arial" w:cs="Arial"/>
          <w:color w:val="FFFFFF"/>
          <w:sz w:val="36"/>
          <w:szCs w:val="36"/>
          <w:lang w:eastAsia="ko-KR"/>
        </w:rPr>
        <w:t xml:space="preserve"> CHANGE</w:t>
      </w:r>
      <w:r w:rsidR="00D76E16" w:rsidRPr="00AC0D72">
        <w:rPr>
          <w:rFonts w:ascii="Arial" w:hAnsi="Arial" w:cs="Arial"/>
          <w:color w:val="FFFFFF"/>
          <w:sz w:val="36"/>
          <w:szCs w:val="36"/>
          <w:lang w:eastAsia="ko-KR"/>
        </w:rPr>
        <w:t xml:space="preserve"> (all new</w:t>
      </w:r>
      <w:r w:rsidR="0009591B" w:rsidRPr="00AC0D72">
        <w:rPr>
          <w:rFonts w:ascii="Arial" w:hAnsi="Arial" w:cs="Arial"/>
          <w:color w:val="FFFFFF"/>
          <w:sz w:val="36"/>
          <w:szCs w:val="36"/>
          <w:lang w:eastAsia="ko-KR"/>
        </w:rPr>
        <w:t xml:space="preserve"> text</w:t>
      </w:r>
      <w:r w:rsidR="00D76E16" w:rsidRPr="00AC0D72">
        <w:rPr>
          <w:rFonts w:ascii="Arial" w:hAnsi="Arial" w:cs="Arial"/>
          <w:color w:val="FFFFFF"/>
          <w:sz w:val="36"/>
          <w:szCs w:val="36"/>
          <w:lang w:eastAsia="ko-KR"/>
        </w:rPr>
        <w:t>)</w:t>
      </w:r>
      <w:r w:rsidR="0021336E" w:rsidRPr="00AC0D72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AC0D72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bookmarkEnd w:id="3"/>
    <w:p w14:paraId="09056931" w14:textId="39D7470F" w:rsidR="00001B06" w:rsidRPr="00AC0D72" w:rsidRDefault="002F3433" w:rsidP="00CA511B">
      <w:pPr>
        <w:pStyle w:val="Heading1"/>
        <w:rPr>
          <w:lang w:eastAsia="zh-CN"/>
        </w:rPr>
      </w:pPr>
      <w:r w:rsidRPr="00AC0D72">
        <w:rPr>
          <w:lang w:eastAsia="zh-CN"/>
        </w:rPr>
        <w:lastRenderedPageBreak/>
        <w:t xml:space="preserve">Annex X: </w:t>
      </w:r>
      <w:r w:rsidR="00001B06" w:rsidRPr="00AC0D72">
        <w:rPr>
          <w:lang w:eastAsia="zh-CN"/>
        </w:rPr>
        <w:t xml:space="preserve">Existing </w:t>
      </w:r>
      <w:r w:rsidR="00CA511B" w:rsidRPr="00AC0D72">
        <w:rPr>
          <w:lang w:eastAsia="zh-CN"/>
        </w:rPr>
        <w:t xml:space="preserve">5G </w:t>
      </w:r>
      <w:r w:rsidR="00001B06" w:rsidRPr="00AC0D72">
        <w:rPr>
          <w:lang w:eastAsia="zh-CN"/>
        </w:rPr>
        <w:t>features to be supported at Day 1 of 6G</w:t>
      </w:r>
    </w:p>
    <w:p w14:paraId="3FA145A9" w14:textId="5282E98E" w:rsidR="003A46DE" w:rsidRDefault="00001B06" w:rsidP="00BB32D4">
      <w:pPr>
        <w:pStyle w:val="B1"/>
        <w:ind w:left="0" w:firstLine="0"/>
        <w:rPr>
          <w:lang w:val="en-US" w:eastAsia="zh-CN"/>
        </w:rPr>
      </w:pPr>
      <w:r w:rsidRPr="00AC0D72">
        <w:rPr>
          <w:lang w:val="en-US" w:eastAsia="zh-CN"/>
        </w:rPr>
        <w:t xml:space="preserve">This annex lists the features defined for 5G across the different releases and </w:t>
      </w:r>
      <w:r w:rsidR="002C2E35" w:rsidRPr="00AC0D72">
        <w:rPr>
          <w:lang w:val="en-US" w:eastAsia="zh-CN"/>
        </w:rPr>
        <w:t xml:space="preserve">will </w:t>
      </w:r>
      <w:r w:rsidR="00381B1A" w:rsidRPr="00AC0D72">
        <w:rPr>
          <w:lang w:val="en-US" w:eastAsia="zh-CN"/>
        </w:rPr>
        <w:t xml:space="preserve">identify, based on </w:t>
      </w:r>
      <w:r w:rsidRPr="00AC0D72">
        <w:rPr>
          <w:lang w:val="en-US" w:eastAsia="zh-CN"/>
        </w:rPr>
        <w:t>company views</w:t>
      </w:r>
      <w:r w:rsidR="00381B1A" w:rsidRPr="00AC0D72">
        <w:rPr>
          <w:lang w:val="en-US" w:eastAsia="zh-CN"/>
        </w:rPr>
        <w:t>,</w:t>
      </w:r>
      <w:r w:rsidRPr="00AC0D72">
        <w:rPr>
          <w:lang w:val="en-US" w:eastAsia="zh-CN"/>
        </w:rPr>
        <w:t xml:space="preserve"> which of those </w:t>
      </w:r>
      <w:r w:rsidR="00CA511B" w:rsidRPr="00AC0D72">
        <w:rPr>
          <w:lang w:val="en-US" w:eastAsia="zh-CN"/>
        </w:rPr>
        <w:t xml:space="preserve">features </w:t>
      </w:r>
      <w:r w:rsidRPr="00AC0D72">
        <w:rPr>
          <w:lang w:val="en-US" w:eastAsia="zh-CN"/>
        </w:rPr>
        <w:t xml:space="preserve">need to be supported at Day 1 </w:t>
      </w:r>
      <w:r w:rsidR="001D7813" w:rsidRPr="00AC0D72">
        <w:rPr>
          <w:lang w:val="en-US" w:eastAsia="zh-CN"/>
        </w:rPr>
        <w:t>of</w:t>
      </w:r>
      <w:r w:rsidRPr="00AC0D72">
        <w:rPr>
          <w:lang w:val="en-US" w:eastAsia="zh-CN"/>
        </w:rPr>
        <w:t xml:space="preserve"> 6G. </w:t>
      </w:r>
      <w:r w:rsidR="007516E7" w:rsidRPr="00AC0D72">
        <w:rPr>
          <w:lang w:val="en-US" w:eastAsia="zh-CN"/>
        </w:rPr>
        <w:t>The list does not include basic system features such as network access control, registration and connection management, UE reachability</w:t>
      </w:r>
      <w:r w:rsidR="002900BE" w:rsidRPr="00AC0D72">
        <w:rPr>
          <w:lang w:val="en-US" w:eastAsia="zh-CN"/>
        </w:rPr>
        <w:t xml:space="preserve">, </w:t>
      </w:r>
      <w:r w:rsidR="007516E7" w:rsidRPr="00AC0D72">
        <w:rPr>
          <w:lang w:val="en-US" w:eastAsia="zh-CN"/>
        </w:rPr>
        <w:t>basic session</w:t>
      </w:r>
      <w:r w:rsidR="00D67F1C">
        <w:rPr>
          <w:lang w:val="en-US" w:eastAsia="zh-CN"/>
        </w:rPr>
        <w:t xml:space="preserve"> management (incl. IP address assignment)</w:t>
      </w:r>
      <w:r w:rsidR="00943645" w:rsidRPr="00AC0D72">
        <w:rPr>
          <w:lang w:val="en-US" w:eastAsia="zh-CN"/>
        </w:rPr>
        <w:t xml:space="preserve">, </w:t>
      </w:r>
      <w:r w:rsidR="00DD3716" w:rsidRPr="00AC0D72">
        <w:rPr>
          <w:lang w:val="en-US" w:eastAsia="zh-CN"/>
        </w:rPr>
        <w:t>AM/SM polic</w:t>
      </w:r>
      <w:r w:rsidR="006369FA" w:rsidRPr="00AC0D72">
        <w:rPr>
          <w:lang w:val="en-US" w:eastAsia="zh-CN"/>
        </w:rPr>
        <w:t>ies</w:t>
      </w:r>
      <w:r w:rsidR="00DD3716" w:rsidRPr="00AC0D72">
        <w:rPr>
          <w:lang w:val="en-US" w:eastAsia="zh-CN"/>
        </w:rPr>
        <w:t xml:space="preserve">, </w:t>
      </w:r>
      <w:r w:rsidR="002900BE" w:rsidRPr="00AC0D72">
        <w:rPr>
          <w:lang w:val="en-US" w:eastAsia="zh-CN"/>
        </w:rPr>
        <w:t xml:space="preserve">user-plane management </w:t>
      </w:r>
      <w:r w:rsidR="007516E7" w:rsidRPr="00AC0D72">
        <w:rPr>
          <w:lang w:val="en-US" w:eastAsia="zh-CN"/>
        </w:rPr>
        <w:t xml:space="preserve">procedures </w:t>
      </w:r>
      <w:r w:rsidR="002900BE" w:rsidRPr="00AC0D72">
        <w:rPr>
          <w:lang w:val="en-US" w:eastAsia="zh-CN"/>
        </w:rPr>
        <w:t xml:space="preserve">and charging </w:t>
      </w:r>
      <w:r w:rsidR="007516E7" w:rsidRPr="00AC0D72">
        <w:rPr>
          <w:lang w:val="en-US" w:eastAsia="zh-CN"/>
        </w:rPr>
        <w:t>as those are assumed to be defined as part of the 6G study.</w:t>
      </w:r>
    </w:p>
    <w:p w14:paraId="4D018B09" w14:textId="61BA333D" w:rsidR="0057562B" w:rsidRPr="00A915EE" w:rsidRDefault="0057562B" w:rsidP="00BB32D4">
      <w:pPr>
        <w:pStyle w:val="B1"/>
        <w:ind w:left="0" w:firstLine="0"/>
        <w:rPr>
          <w:lang w:val="en-US" w:eastAsia="zh-CN"/>
        </w:rPr>
      </w:pPr>
      <w:r w:rsidRPr="00A915EE">
        <w:rPr>
          <w:lang w:val="en-US" w:eastAsia="zh-CN"/>
        </w:rPr>
        <w:t xml:space="preserve">It is expected that existing features </w:t>
      </w:r>
      <w:r w:rsidR="00CB043C" w:rsidRPr="00A915EE">
        <w:rPr>
          <w:lang w:val="en-US" w:eastAsia="zh-CN"/>
        </w:rPr>
        <w:t>may need updates to suit the 6G system needs, such aspects are handled within related key issues</w:t>
      </w:r>
      <w:r w:rsidR="002100CD" w:rsidRPr="00A915EE">
        <w:rPr>
          <w:lang w:val="en-US" w:eastAsia="zh-CN"/>
        </w:rPr>
        <w:t>.</w:t>
      </w:r>
    </w:p>
    <w:p w14:paraId="3F4D6D34" w14:textId="36936055" w:rsidR="00F7290B" w:rsidRPr="00AC0D72" w:rsidRDefault="00F7290B" w:rsidP="00BB32D4">
      <w:pPr>
        <w:pStyle w:val="B1"/>
        <w:ind w:left="0" w:firstLine="0"/>
        <w:rPr>
          <w:lang w:val="en-US" w:eastAsia="zh-CN"/>
        </w:rPr>
      </w:pPr>
      <w:r w:rsidRPr="00A915EE">
        <w:rPr>
          <w:lang w:val="en-US" w:eastAsia="zh-CN"/>
        </w:rPr>
        <w:t xml:space="preserve">Some of the features are described/identified on the high level, further granularity of which of the functions within </w:t>
      </w:r>
      <w:r w:rsidR="000B0679" w:rsidRPr="00A915EE">
        <w:rPr>
          <w:lang w:val="en-US" w:eastAsia="zh-CN"/>
        </w:rPr>
        <w:t>certain feature is</w:t>
      </w:r>
      <w:r w:rsidRPr="00A915EE">
        <w:rPr>
          <w:lang w:val="en-US" w:eastAsia="zh-CN"/>
        </w:rPr>
        <w:t xml:space="preserve"> required from Day 1</w:t>
      </w:r>
      <w:r w:rsidR="000B0679" w:rsidRPr="00A915EE">
        <w:rPr>
          <w:lang w:val="en-US" w:eastAsia="zh-CN"/>
        </w:rPr>
        <w:t>,</w:t>
      </w:r>
      <w:r w:rsidRPr="00A915EE">
        <w:rPr>
          <w:lang w:val="en-US" w:eastAsia="zh-CN"/>
        </w:rPr>
        <w:t xml:space="preserve"> should be provided as input</w:t>
      </w:r>
      <w:r w:rsidR="000B0679" w:rsidRPr="00A915EE">
        <w:rPr>
          <w:lang w:val="en-US" w:eastAsia="zh-CN"/>
        </w:rPr>
        <w:t xml:space="preserve"> to the discussion.</w:t>
      </w:r>
    </w:p>
    <w:p w14:paraId="6A0051ED" w14:textId="77777777" w:rsidR="00001B06" w:rsidRPr="00AC0D72" w:rsidRDefault="00001B06" w:rsidP="00BB32D4">
      <w:pPr>
        <w:pStyle w:val="B1"/>
        <w:ind w:left="0" w:firstLine="0"/>
        <w:rPr>
          <w:lang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14:paraId="20033F41" w14:textId="77777777" w:rsidTr="00FA3519"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0835D784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</w:t>
            </w:r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C4C10F2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Architecture model and concepts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02ED7603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39CADCE0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C0A99FD" w14:textId="77777777" w:rsidTr="00FA3519">
        <w:tc>
          <w:tcPr>
            <w:tcW w:w="546" w:type="dxa"/>
            <w:shd w:val="clear" w:color="auto" w:fill="FFFFFF" w:themeFill="background1"/>
          </w:tcPr>
          <w:p w14:paraId="234A1D9E" w14:textId="22F494BF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ECFD9CD" w14:textId="16E67CB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Data Storage architectures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7BA5E726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5362C8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9A6A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0FC0CF0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7C06C49" w14:textId="77777777" w:rsidTr="00FA3519">
        <w:tc>
          <w:tcPr>
            <w:tcW w:w="546" w:type="dxa"/>
            <w:shd w:val="clear" w:color="auto" w:fill="FFFFFF" w:themeFill="background1"/>
          </w:tcPr>
          <w:p w14:paraId="75A1D56A" w14:textId="6FFA27D0" w:rsidR="00663F32" w:rsidRPr="00AC0D72" w:rsidRDefault="005E418D" w:rsidP="005F754C">
            <w:pPr>
              <w:jc w:val="left"/>
            </w:pPr>
            <w:r w:rsidRPr="00AC0D72">
              <w:t>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9FBAA1C" w14:textId="3C71D269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t>Public Warning System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5E2D234A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4.4.1, 5.16.1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688622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9D333E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406BAA6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8A30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43A360C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6DC3E6C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E756BBA" w14:textId="77777777" w:rsidTr="00FA3519">
        <w:tc>
          <w:tcPr>
            <w:tcW w:w="546" w:type="dxa"/>
            <w:shd w:val="clear" w:color="auto" w:fill="FFFFFF" w:themeFill="background1"/>
          </w:tcPr>
          <w:p w14:paraId="2FCA5A4C" w14:textId="2814C61A" w:rsidR="00663F32" w:rsidRPr="00AC0D72" w:rsidRDefault="005E418D" w:rsidP="005F754C">
            <w:pPr>
              <w:jc w:val="left"/>
            </w:pPr>
            <w:r w:rsidRPr="00AC0D72">
              <w:t>2.2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EE662DE" w14:textId="35022ECE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t>SMS over NAS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33BE6EC7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4.4.2, 5.16.2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5138896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331050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3F2C89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93148B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0F78C37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7DD3360" w14:textId="77777777" w:rsidTr="00FA3519">
        <w:tc>
          <w:tcPr>
            <w:tcW w:w="546" w:type="dxa"/>
            <w:shd w:val="clear" w:color="auto" w:fill="FFFFFF" w:themeFill="background1"/>
          </w:tcPr>
          <w:p w14:paraId="2A9D9332" w14:textId="4CE19D4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65D0A6" w14:textId="5E52D40B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IMS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03B77E3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4.4.3, 5.16.3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00FC994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9530C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5133522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4F04C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5B8E5B79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F78D750" w14:textId="77777777" w:rsidTr="00FA3519">
        <w:tc>
          <w:tcPr>
            <w:tcW w:w="546" w:type="dxa"/>
            <w:shd w:val="clear" w:color="auto" w:fill="FFFFFF" w:themeFill="background1"/>
          </w:tcPr>
          <w:p w14:paraId="7B8E9FBE" w14:textId="2677FE8D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8098D" w14:textId="51A6802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Emergency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5F328AE9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220BDCE9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F701DC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690B8E96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3B6502" w14:textId="7B6A03E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2D23C474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2AA9BF" w14:textId="77777777" w:rsidTr="00FA3519">
        <w:tc>
          <w:tcPr>
            <w:tcW w:w="546" w:type="dxa"/>
            <w:shd w:val="clear" w:color="auto" w:fill="FFFFFF" w:themeFill="background1"/>
          </w:tcPr>
          <w:p w14:paraId="60BD93D5" w14:textId="4368247B" w:rsidR="00663F32" w:rsidRPr="00AC0D72" w:rsidRDefault="005E418D" w:rsidP="005F754C">
            <w:pPr>
              <w:jc w:val="left"/>
            </w:pPr>
            <w:r w:rsidRPr="00AC0D72">
              <w:t>2.6</w:t>
            </w:r>
          </w:p>
        </w:tc>
        <w:tc>
          <w:tcPr>
            <w:tcW w:w="2970" w:type="dxa"/>
            <w:shd w:val="clear" w:color="auto" w:fill="FFFFFF" w:themeFill="background1"/>
          </w:tcPr>
          <w:p w14:paraId="71E3CC49" w14:textId="48D2F995" w:rsidR="00663F32" w:rsidRPr="00AC0D72" w:rsidRDefault="00663F32" w:rsidP="005F754C">
            <w:pPr>
              <w:jc w:val="left"/>
            </w:pPr>
            <w:r w:rsidRPr="00AC0D72">
              <w:t>Mission Critical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137B9AA9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15C0F7ED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F8890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26F3E995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303EE7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654D29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1B6769B" w14:textId="77777777" w:rsidTr="00FA3519">
        <w:tc>
          <w:tcPr>
            <w:tcW w:w="546" w:type="dxa"/>
            <w:shd w:val="clear" w:color="auto" w:fill="FFFFFF" w:themeFill="background1"/>
          </w:tcPr>
          <w:p w14:paraId="3A8A3A62" w14:textId="4A06B064" w:rsidR="00663F32" w:rsidRPr="00AC0D72" w:rsidRDefault="005E418D">
            <w:pPr>
              <w:jc w:val="left"/>
            </w:pPr>
            <w:r w:rsidRPr="00AC0D72">
              <w:lastRenderedPageBreak/>
              <w:t>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1B87A4E" w14:textId="6685EAB6" w:rsidR="00663F32" w:rsidRPr="00AC0D72" w:rsidRDefault="00663F32">
            <w:pPr>
              <w:jc w:val="left"/>
              <w:rPr>
                <w:lang w:eastAsia="ko-KR"/>
              </w:rPr>
            </w:pPr>
            <w:r w:rsidRPr="00AC0D72"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77777777" w:rsidR="00663F32" w:rsidRPr="00AC0D72" w:rsidRDefault="00663F32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5.16.5, 5.22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8C184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69FD7F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14:paraId="019FF944" w14:textId="77777777" w:rsidTr="00FA3519">
        <w:tc>
          <w:tcPr>
            <w:tcW w:w="546" w:type="dxa"/>
            <w:shd w:val="clear" w:color="auto" w:fill="FFFFFF" w:themeFill="background1"/>
          </w:tcPr>
          <w:p w14:paraId="6C2F6469" w14:textId="5D5B9046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3AF4DE" w14:textId="7777777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Location services</w:t>
            </w:r>
          </w:p>
          <w:p w14:paraId="0F1A3FB2" w14:textId="7F824411" w:rsidR="009A3239" w:rsidRPr="00AC0D72" w:rsidRDefault="009A3239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(regulatory service only)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65D3150C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4.4.4; TS 23.273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EFAF8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8B1A3C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1E5D167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09EAEB3A" w:rsidR="00663F32" w:rsidRPr="00AC0D72" w:rsidRDefault="00EB6D4A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28E90AC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MT-LR, MO-LR, and NI-LR </w:t>
            </w:r>
            <w:r w:rsidR="00663F32" w:rsidRPr="00AC0D72">
              <w:rPr>
                <w:lang w:eastAsia="ko-KR"/>
              </w:rPr>
              <w:t>procedures, privacy support, 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291F3036" w:rsidR="00663F32" w:rsidRPr="00AC0D72" w:rsidRDefault="00663F32" w:rsidP="006A4E3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shd w:val="clear" w:color="auto" w:fill="FFFFFF" w:themeFill="background1"/>
          </w:tcPr>
          <w:p w14:paraId="2E4D3736" w14:textId="2C8962A8" w:rsidR="00C84F53" w:rsidRPr="00AC0D72" w:rsidRDefault="00C84F53" w:rsidP="006A4E3C">
            <w:pPr>
              <w:jc w:val="left"/>
              <w:rPr>
                <w:lang w:eastAsia="ko-KR"/>
              </w:rPr>
            </w:pPr>
          </w:p>
          <w:p w14:paraId="539C4FE0" w14:textId="717BBB5F" w:rsidR="008A7379" w:rsidRPr="00AC0D72" w:rsidRDefault="008A7379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(no normative work)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2D9A951C" w:rsidR="00663F32" w:rsidRPr="00AC0D72" w:rsidRDefault="00663F32" w:rsidP="006A4E3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1E5710FD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0DE06820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1A5D83" w14:textId="750748D2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33819F25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 xml:space="preserve">Periodic Location Events based </w:t>
            </w:r>
            <w:proofErr w:type="spellStart"/>
            <w:r w:rsidRPr="00AC0D72">
              <w:t>NRPPa</w:t>
            </w:r>
            <w:proofErr w:type="spellEnd"/>
            <w:r w:rsidRPr="00AC0D72">
              <w:t xml:space="preserve">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lastRenderedPageBreak/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F9D25A0" w14:textId="77777777" w:rsidTr="00FA3519">
        <w:tc>
          <w:tcPr>
            <w:tcW w:w="546" w:type="dxa"/>
            <w:shd w:val="clear" w:color="auto" w:fill="E7E6E6" w:themeFill="background2"/>
          </w:tcPr>
          <w:p w14:paraId="0A5F4B2B" w14:textId="1F890D07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5D55E2B0" w14:textId="7921379C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Non-3GPP access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CFE8A84" w14:textId="77777777" w:rsidTr="00FA3519">
        <w:tc>
          <w:tcPr>
            <w:tcW w:w="546" w:type="dxa"/>
            <w:shd w:val="clear" w:color="auto" w:fill="FFFFFF" w:themeFill="background1"/>
          </w:tcPr>
          <w:p w14:paraId="1C09D54A" w14:textId="2CB1AA4C" w:rsidR="00663F32" w:rsidRPr="00AC0D72" w:rsidRDefault="005E418D" w:rsidP="00751A4A">
            <w:pPr>
              <w:jc w:val="left"/>
            </w:pPr>
            <w:r w:rsidRPr="00AC0D72">
              <w:t>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44876" w14:textId="63F729C2" w:rsidR="00663F32" w:rsidRPr="00AC0D72" w:rsidRDefault="00663F32" w:rsidP="00751A4A">
            <w:pPr>
              <w:jc w:val="left"/>
            </w:pPr>
            <w:r w:rsidRPr="00AC0D72">
              <w:t>Untrusted non-3GPP access to 5GS based on N3IWF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2E42760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3632AF6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3EA7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518034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7EFE0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3E7748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6C93352" w14:textId="77777777" w:rsidTr="00FA3519">
        <w:tc>
          <w:tcPr>
            <w:tcW w:w="546" w:type="dxa"/>
            <w:shd w:val="clear" w:color="auto" w:fill="FFFFFF" w:themeFill="background1"/>
          </w:tcPr>
          <w:p w14:paraId="417C5F62" w14:textId="61E59587" w:rsidR="00663F32" w:rsidRPr="00AC0D72" w:rsidRDefault="005E418D" w:rsidP="00751A4A">
            <w:pPr>
              <w:jc w:val="left"/>
            </w:pPr>
            <w:r w:rsidRPr="00AC0D72">
              <w:t>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34D0A36" w14:textId="0E7534EF" w:rsidR="00663F32" w:rsidRPr="00AC0D72" w:rsidRDefault="00663F32" w:rsidP="00751A4A">
            <w:pPr>
              <w:jc w:val="left"/>
            </w:pPr>
            <w:r w:rsidRPr="00AC0D72">
              <w:t xml:space="preserve">Interworking between </w:t>
            </w:r>
            <w:proofErr w:type="spellStart"/>
            <w:r w:rsidRPr="00AC0D72">
              <w:t>ePDG</w:t>
            </w:r>
            <w:proofErr w:type="spellEnd"/>
            <w:r w:rsidRPr="00AC0D72">
              <w:t xml:space="preserve"> connected to EPC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62E9439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4.3.4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27C28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493F7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4A1400B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0045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3882B23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C408545" w14:textId="77777777" w:rsidTr="00FA3519">
        <w:tc>
          <w:tcPr>
            <w:tcW w:w="546" w:type="dxa"/>
            <w:shd w:val="clear" w:color="auto" w:fill="FFFFFF" w:themeFill="background1"/>
          </w:tcPr>
          <w:p w14:paraId="783853A6" w14:textId="0A538A2B" w:rsidR="00663F32" w:rsidRPr="00AC0D72" w:rsidRDefault="005E418D" w:rsidP="00751A4A">
            <w:pPr>
              <w:jc w:val="left"/>
            </w:pPr>
            <w:r w:rsidRPr="00AC0D72">
              <w:t>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0B1FC78" w14:textId="5A1524F9" w:rsidR="00663F32" w:rsidRPr="00AC0D72" w:rsidRDefault="00663F32" w:rsidP="00751A4A">
            <w:pPr>
              <w:jc w:val="left"/>
            </w:pPr>
            <w:r w:rsidRPr="00AC0D72">
              <w:t>Trusted non-3GPP access to 5GS based on 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152AB09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15AAF4D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A525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1A8476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DEFB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8B3E6D6" w14:textId="77777777" w:rsidTr="00FA3519">
        <w:tc>
          <w:tcPr>
            <w:tcW w:w="546" w:type="dxa"/>
            <w:shd w:val="clear" w:color="auto" w:fill="FFFFFF" w:themeFill="background1"/>
          </w:tcPr>
          <w:p w14:paraId="4625ECF3" w14:textId="04F09360" w:rsidR="00663F32" w:rsidRPr="00AC0D72" w:rsidRDefault="005E418D" w:rsidP="00751A4A">
            <w:pPr>
              <w:jc w:val="left"/>
            </w:pPr>
            <w:r w:rsidRPr="00AC0D72">
              <w:t>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AB92559" w14:textId="348DFCBF" w:rsidR="00663F32" w:rsidRPr="00AC0D72" w:rsidRDefault="00663F32" w:rsidP="00751A4A">
            <w:pPr>
              <w:jc w:val="left"/>
            </w:pPr>
            <w:r w:rsidRPr="00AC0D72">
              <w:t>Support of Wireline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 4.2.8.1A, TS 23.316 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191F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87BBD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1198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50FD14" w14:textId="77777777" w:rsidTr="00FA3519">
        <w:tc>
          <w:tcPr>
            <w:tcW w:w="546" w:type="dxa"/>
            <w:shd w:val="clear" w:color="auto" w:fill="FFFFFF" w:themeFill="background1"/>
          </w:tcPr>
          <w:p w14:paraId="02285580" w14:textId="2B4697E0" w:rsidR="00663F32" w:rsidRPr="00AC0D72" w:rsidRDefault="005E418D" w:rsidP="00751A4A">
            <w:pPr>
              <w:jc w:val="left"/>
            </w:pPr>
            <w:r w:rsidRPr="00AC0D72">
              <w:t>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8AB9B5F" w14:textId="43392409" w:rsidR="00663F32" w:rsidRPr="00AC0D72" w:rsidRDefault="00663F32" w:rsidP="00751A4A">
            <w:pPr>
              <w:jc w:val="left"/>
            </w:pPr>
            <w:r w:rsidRPr="00AC0D72">
              <w:t>Access to 5GC from devices that do not support 5GC NAS over WLAN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B8EF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B65D20B" w14:textId="77777777" w:rsidTr="00FA3519">
        <w:tc>
          <w:tcPr>
            <w:tcW w:w="546" w:type="dxa"/>
            <w:shd w:val="clear" w:color="auto" w:fill="FFFFFF" w:themeFill="background1"/>
          </w:tcPr>
          <w:p w14:paraId="25669FB4" w14:textId="2A737EA5" w:rsidR="00663F32" w:rsidRPr="00AC0D72" w:rsidRDefault="005E418D" w:rsidP="00751A4A">
            <w:pPr>
              <w:jc w:val="left"/>
            </w:pPr>
            <w:r w:rsidRPr="00AC0D72">
              <w:lastRenderedPageBreak/>
              <w:t>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76B92C88" w14:textId="3DD4BD15" w:rsidR="00663F32" w:rsidRPr="00AC0D72" w:rsidRDefault="00663F32" w:rsidP="00751A4A">
            <w:pPr>
              <w:jc w:val="left"/>
            </w:pPr>
            <w:r w:rsidRPr="00AC0D72">
              <w:t>Support of Non-seamless WLAN offload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66E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CC7B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E3DA995" w14:textId="77777777" w:rsidTr="00FA3519">
        <w:tc>
          <w:tcPr>
            <w:tcW w:w="546" w:type="dxa"/>
            <w:shd w:val="clear" w:color="auto" w:fill="FFFFFF" w:themeFill="background1"/>
          </w:tcPr>
          <w:p w14:paraId="7A69B27E" w14:textId="4E8F31D1" w:rsidR="00663F32" w:rsidRPr="00AC0D72" w:rsidRDefault="005E418D" w:rsidP="00751A4A">
            <w:pPr>
              <w:jc w:val="left"/>
            </w:pPr>
            <w:r w:rsidRPr="00AC0D72">
              <w:t>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7DDD11B" w14:textId="3DD39E38" w:rsidR="00663F32" w:rsidRPr="00AC0D72" w:rsidRDefault="00663F32" w:rsidP="00751A4A">
            <w:pPr>
              <w:jc w:val="left"/>
            </w:pPr>
            <w:r w:rsidRPr="00AC0D72">
              <w:t>Differentiated service for UE and Non-3GPP devices connected behind a 5G RG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197A459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23.316 clauses 4.5.3, 4.10-4.10d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72412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F29D558" w14:textId="77777777" w:rsidTr="00FA3519">
        <w:tc>
          <w:tcPr>
            <w:tcW w:w="546" w:type="dxa"/>
            <w:shd w:val="clear" w:color="auto" w:fill="FFFFFF" w:themeFill="background1"/>
          </w:tcPr>
          <w:p w14:paraId="77495B6F" w14:textId="23074853" w:rsidR="00663F32" w:rsidRPr="00AC0D72" w:rsidRDefault="005E418D" w:rsidP="00751A4A">
            <w:pPr>
              <w:jc w:val="left"/>
            </w:pPr>
            <w:r w:rsidRPr="00AC0D72">
              <w:t>6.8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96FE7" w14:textId="3F31DF1E" w:rsidR="00663F32" w:rsidRPr="00AC0D72" w:rsidRDefault="00663F32" w:rsidP="00751A4A">
            <w:pPr>
              <w:jc w:val="left"/>
            </w:pPr>
            <w:r w:rsidRPr="00AC0D72">
              <w:t>N3IWF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26DB77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47B742B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70321D2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973A2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4D95341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FF3AF65" w14:textId="77777777" w:rsidTr="00FA3519">
        <w:tc>
          <w:tcPr>
            <w:tcW w:w="546" w:type="dxa"/>
            <w:shd w:val="clear" w:color="auto" w:fill="FFFFFF" w:themeFill="background1"/>
          </w:tcPr>
          <w:p w14:paraId="574AB54E" w14:textId="4E2633F3" w:rsidR="00663F32" w:rsidRPr="00AC0D72" w:rsidRDefault="005E418D" w:rsidP="00751A4A">
            <w:pPr>
              <w:jc w:val="left"/>
            </w:pPr>
            <w:r w:rsidRPr="00AC0D72">
              <w:t>6.9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7857C0C" w14:textId="65E32D38" w:rsidR="00663F32" w:rsidRPr="00AC0D72" w:rsidRDefault="00663F32" w:rsidP="00751A4A">
            <w:pPr>
              <w:jc w:val="left"/>
            </w:pPr>
            <w:r w:rsidRPr="00AC0D72">
              <w:t>TNGF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B5B4E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5C87739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6FFD195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2373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5BC32D5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692840D" w14:textId="77777777" w:rsidTr="00FA3519">
        <w:tc>
          <w:tcPr>
            <w:tcW w:w="546" w:type="dxa"/>
            <w:shd w:val="clear" w:color="auto" w:fill="E7E6E6" w:themeFill="background2"/>
          </w:tcPr>
          <w:p w14:paraId="34FFD768" w14:textId="2AA3D070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4A83DC87" w14:textId="4E51D908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ATSSS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77777777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14:paraId="74BED35D" w14:textId="77777777" w:rsidTr="00FA3519">
        <w:tc>
          <w:tcPr>
            <w:tcW w:w="546" w:type="dxa"/>
            <w:shd w:val="clear" w:color="auto" w:fill="FFFFFF" w:themeFill="background1"/>
          </w:tcPr>
          <w:p w14:paraId="45BB5BB6" w14:textId="5DF3E195" w:rsidR="00663F32" w:rsidRPr="00AC0D72" w:rsidRDefault="005E418D" w:rsidP="00751A4A">
            <w:pPr>
              <w:jc w:val="left"/>
            </w:pPr>
            <w:r w:rsidRPr="00AC0D72">
              <w:t>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E0996CD" w14:textId="04D3A05A" w:rsidR="00663F32" w:rsidRPr="00AC0D72" w:rsidRDefault="00663F32" w:rsidP="00751A4A">
            <w:pPr>
              <w:jc w:val="left"/>
            </w:pPr>
            <w:r w:rsidRPr="00AC0D72">
              <w:t>Initial ATSSS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67BE00C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4.2.10, 5.32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1E60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D13FEF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5A72FF" w14:textId="77777777" w:rsidTr="00FA3519">
        <w:tc>
          <w:tcPr>
            <w:tcW w:w="546" w:type="dxa"/>
            <w:shd w:val="clear" w:color="auto" w:fill="FFFFFF" w:themeFill="background1"/>
          </w:tcPr>
          <w:p w14:paraId="23C40572" w14:textId="6A77F32E" w:rsidR="00663F32" w:rsidRPr="00AC0D72" w:rsidRDefault="005E418D" w:rsidP="00751A4A">
            <w:pPr>
              <w:jc w:val="left"/>
            </w:pPr>
            <w:r w:rsidRPr="00AC0D72">
              <w:t>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6A31B145" w14:textId="0EC315DA" w:rsidR="00663F32" w:rsidRPr="00AC0D72" w:rsidRDefault="00663F32" w:rsidP="00751A4A">
            <w:pPr>
              <w:jc w:val="left"/>
            </w:pPr>
            <w:r w:rsidRPr="00AC0D72">
              <w:t>ATSSS Phase 2 (e.g. new steering modes)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7F8886F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5.32.6, 5.32.7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409E339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E9B3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79942EE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BED6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44D912F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2E5EDED" w14:textId="77777777" w:rsidTr="00FA3519">
        <w:tc>
          <w:tcPr>
            <w:tcW w:w="546" w:type="dxa"/>
            <w:shd w:val="clear" w:color="auto" w:fill="FFFFFF" w:themeFill="background1"/>
          </w:tcPr>
          <w:p w14:paraId="2FAB8D1D" w14:textId="4070EB64" w:rsidR="00663F32" w:rsidRPr="00AC0D72" w:rsidRDefault="005E418D" w:rsidP="00751A4A">
            <w:pPr>
              <w:jc w:val="left"/>
            </w:pPr>
            <w:r w:rsidRPr="00AC0D72">
              <w:t>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5D963985" w14:textId="6D2A03A4" w:rsidR="00663F32" w:rsidRPr="00AC0D72" w:rsidRDefault="00663F32" w:rsidP="00751A4A">
            <w:pPr>
              <w:jc w:val="left"/>
            </w:pPr>
            <w:r w:rsidRPr="00AC0D72">
              <w:t>ATSSS Phase 3 (e.g., redundant steering mode, MP-QUIC support, Multi-Access PDU Sessions using one leg associated with PDN Connection in EPC and one leg associated with PDU Session in 5GC)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1FBF074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7E8762C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2AE504F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389C0E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2EFB889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ACA7851" w14:textId="77777777" w:rsidTr="00FA3519">
        <w:tc>
          <w:tcPr>
            <w:tcW w:w="546" w:type="dxa"/>
            <w:shd w:val="clear" w:color="auto" w:fill="FFFFFF" w:themeFill="background1"/>
          </w:tcPr>
          <w:p w14:paraId="1717587A" w14:textId="75C82692" w:rsidR="00663F32" w:rsidRPr="00AC0D72" w:rsidRDefault="005E418D" w:rsidP="00751A4A">
            <w:pPr>
              <w:jc w:val="left"/>
            </w:pPr>
            <w:r w:rsidRPr="00AC0D72">
              <w:t>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455D12D" w14:textId="6FF7F8F9" w:rsidR="00663F32" w:rsidRPr="00AC0D72" w:rsidRDefault="00663F32" w:rsidP="00751A4A">
            <w:pPr>
              <w:jc w:val="left"/>
            </w:pPr>
            <w:r w:rsidRPr="00AC0D72">
              <w:t>Support of MPQUIC-IP and MPQUIC-E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4EB2B30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31F0A96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6B80797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881C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3ABFD1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58E8C4" w14:textId="77777777" w:rsidTr="00FA3519">
        <w:tc>
          <w:tcPr>
            <w:tcW w:w="546" w:type="dxa"/>
            <w:shd w:val="clear" w:color="auto" w:fill="FFFFFF" w:themeFill="background1"/>
          </w:tcPr>
          <w:p w14:paraId="5B4D7D30" w14:textId="4AC223E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729F20F" w14:textId="10C471C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an UL Classifier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2D03911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5ABE50A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64B6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5BC248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E6CCF4" w14:textId="77777777" w:rsidTr="00FA3519">
        <w:tc>
          <w:tcPr>
            <w:tcW w:w="546" w:type="dxa"/>
            <w:shd w:val="clear" w:color="auto" w:fill="FFFFFF" w:themeFill="background1"/>
          </w:tcPr>
          <w:p w14:paraId="1EE41A43" w14:textId="737111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8335F" w14:textId="37DFC70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IPv6 multi-homing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38AD4A7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620AF0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57AD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008820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457578B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Secondary authentication/authorization by a </w:t>
            </w:r>
            <w:r w:rsidRPr="00AC0D72">
              <w:rPr>
                <w:lang w:eastAsia="ko-KR"/>
              </w:rPr>
              <w:lastRenderedPageBreak/>
              <w:t>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lastRenderedPageBreak/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F823BE" w14:textId="77777777" w:rsidTr="00FA3519">
        <w:tc>
          <w:tcPr>
            <w:tcW w:w="546" w:type="dxa"/>
            <w:shd w:val="clear" w:color="auto" w:fill="E7E6E6" w:themeFill="background2"/>
          </w:tcPr>
          <w:p w14:paraId="1F645231" w14:textId="44861253" w:rsidR="00663F32" w:rsidRPr="00AC0D72" w:rsidRDefault="005E418D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9</w:t>
            </w:r>
          </w:p>
        </w:tc>
        <w:tc>
          <w:tcPr>
            <w:tcW w:w="2970" w:type="dxa"/>
            <w:shd w:val="clear" w:color="auto" w:fill="E7E6E6" w:themeFill="background2"/>
          </w:tcPr>
          <w:p w14:paraId="21CA5497" w14:textId="050B590F" w:rsidR="00663F32" w:rsidRPr="00AC0D72" w:rsidRDefault="00663F32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QoS model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E184AED" w14:textId="77777777" w:rsidTr="00FA3519">
        <w:tc>
          <w:tcPr>
            <w:tcW w:w="546" w:type="dxa"/>
            <w:shd w:val="clear" w:color="auto" w:fill="FFFFFF" w:themeFill="background1"/>
          </w:tcPr>
          <w:p w14:paraId="5256A3BD" w14:textId="49C0EE06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E26A121" w14:textId="7381B701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General model, parameters, characteristics and mapping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095CA18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5.7.1-5.7.4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695960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781CC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089C8C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8A1B93" w14:textId="20E74C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450AA7A" w14:textId="645EB5C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20700E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9FF9483" w14:textId="77777777" w:rsidTr="00FA3519">
        <w:tc>
          <w:tcPr>
            <w:tcW w:w="546" w:type="dxa"/>
            <w:shd w:val="clear" w:color="auto" w:fill="FFFFFF" w:themeFill="background1"/>
          </w:tcPr>
          <w:p w14:paraId="06E7F2C8" w14:textId="32BA003D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A23CF43" w14:textId="763FC14F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2675CAE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11A7B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BC13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36A59D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3F27F6" w14:textId="0A8BEDD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ECEB0C" w14:textId="4E771E63" w:rsidR="00663F32" w:rsidRPr="00AC0D72" w:rsidRDefault="00E327AF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35301BC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6F767397" w14:textId="77777777" w:rsidTr="00FA3519">
        <w:tc>
          <w:tcPr>
            <w:tcW w:w="546" w:type="dxa"/>
            <w:shd w:val="clear" w:color="auto" w:fill="FFFFFF" w:themeFill="background1"/>
          </w:tcPr>
          <w:p w14:paraId="378BFF67" w14:textId="4BC52BB9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D1E2F8" w14:textId="3C4EA135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without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B39B55C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 xml:space="preserve">TS 23.501 clause </w:t>
            </w:r>
            <w:r w:rsidR="00CD792A" w:rsidRPr="00FE6AC8">
              <w:rPr>
                <w:lang w:eastAsia="ko-KR"/>
              </w:rPr>
              <w:t>5.7.2.4.1a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05B77BF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51C6CD2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00D7BF4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305927DE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54F014B7" w14:textId="77777777" w:rsidTr="00FA3519">
        <w:tc>
          <w:tcPr>
            <w:tcW w:w="546" w:type="dxa"/>
            <w:shd w:val="clear" w:color="auto" w:fill="FFFFFF" w:themeFill="background1"/>
          </w:tcPr>
          <w:p w14:paraId="0DD311B4" w14:textId="35A80BAA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lastRenderedPageBreak/>
              <w:t>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55AD511" w14:textId="1E10F83A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065D0ACE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>TS 23.501 clause 5.7.2.4</w:t>
            </w:r>
            <w:r w:rsidR="00FE6AC8" w:rsidRPr="00FE6AC8">
              <w:rPr>
                <w:lang w:eastAsia="ko-KR"/>
              </w:rPr>
              <w:t>.1b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07DF6880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3F7B1B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4D63ADAC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09416913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5A1CDD4" w14:textId="77777777" w:rsidTr="00FA3519">
        <w:tc>
          <w:tcPr>
            <w:tcW w:w="546" w:type="dxa"/>
            <w:shd w:val="clear" w:color="auto" w:fill="FFFFFF" w:themeFill="background1"/>
          </w:tcPr>
          <w:p w14:paraId="4595ED66" w14:textId="5FDA4B1E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23C144E3" w14:textId="4E159E33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PDU Set QoS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680D5018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20F549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58958C6E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1F7E410B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296C9B" w14:textId="77777777" w:rsidTr="00FA3519">
        <w:tc>
          <w:tcPr>
            <w:tcW w:w="546" w:type="dxa"/>
            <w:shd w:val="clear" w:color="auto" w:fill="E7E6E6" w:themeFill="background2"/>
          </w:tcPr>
          <w:p w14:paraId="4BC7C0C1" w14:textId="59D10E4D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10</w:t>
            </w:r>
          </w:p>
        </w:tc>
        <w:tc>
          <w:tcPr>
            <w:tcW w:w="2970" w:type="dxa"/>
            <w:shd w:val="clear" w:color="auto" w:fill="E7E6E6" w:themeFill="background2"/>
          </w:tcPr>
          <w:p w14:paraId="1FAB8129" w14:textId="592DC41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Network slicing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19161D55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774962B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555CA90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5ECD1AFA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7D90D3D1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381AE174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67B8D4" w14:textId="77777777" w:rsidTr="00FA3519">
        <w:tc>
          <w:tcPr>
            <w:tcW w:w="546" w:type="dxa"/>
            <w:shd w:val="clear" w:color="auto" w:fill="FFFFFF" w:themeFill="background1"/>
          </w:tcPr>
          <w:p w14:paraId="529399BC" w14:textId="51825E6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2CE383" w14:textId="0BD056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Basic network slicing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00700A2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729D11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C62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0EB20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D82FC0" w14:textId="5E3FDF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ACBAAF" w14:textId="537A1E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0EEB63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38168D" w14:textId="77777777" w:rsidTr="00FA3519">
        <w:tc>
          <w:tcPr>
            <w:tcW w:w="546" w:type="dxa"/>
            <w:shd w:val="clear" w:color="auto" w:fill="FFFFFF" w:themeFill="background1"/>
          </w:tcPr>
          <w:p w14:paraId="3B86166B" w14:textId="39B4937B" w:rsidR="00233FD7" w:rsidRPr="00AC0D72" w:rsidRDefault="00233FD7" w:rsidP="00233FD7">
            <w:pPr>
              <w:jc w:val="left"/>
            </w:pPr>
            <w:r w:rsidRPr="00AC0D72">
              <w:t>10.2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B57C8" w14:textId="667F44FA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t>Network Slice-Specific Authentication and Authorization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67D1B68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F61E9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7A55BBC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25BEF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021579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DDC5F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D6286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AA0F736" w14:textId="77777777" w:rsidTr="00FA3519">
        <w:tc>
          <w:tcPr>
            <w:tcW w:w="546" w:type="dxa"/>
            <w:shd w:val="clear" w:color="auto" w:fill="FFFFFF" w:themeFill="background1"/>
          </w:tcPr>
          <w:p w14:paraId="09257E20" w14:textId="76BBA14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BE96BE6" w14:textId="7FDA944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Simultaneous Registration Group (NSSRG)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7F78333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325D79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5E36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415114A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780CB0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2EB71A" w14:textId="19EAC93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5F35E0E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52EC74" w14:textId="77777777" w:rsidTr="00F05C4A">
        <w:tc>
          <w:tcPr>
            <w:tcW w:w="546" w:type="dxa"/>
            <w:shd w:val="clear" w:color="auto" w:fill="FFFFFF" w:themeFill="background1"/>
          </w:tcPr>
          <w:p w14:paraId="424D1C8A" w14:textId="700F842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234CC0C9" w14:textId="3DD8ADE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Data rate limitation per Network Slice for a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41846C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818FF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6162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18FC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C6F1830" w14:textId="77777777" w:rsidTr="00F05C4A">
        <w:tc>
          <w:tcPr>
            <w:tcW w:w="546" w:type="dxa"/>
            <w:shd w:val="clear" w:color="auto" w:fill="FFFFFF" w:themeFill="background1"/>
          </w:tcPr>
          <w:p w14:paraId="42091ADA" w14:textId="01DCDC0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25807AA" w14:textId="36B1AB7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AS Groups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5CF35A3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0249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97D00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7D9D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F2F5253" w14:textId="77777777" w:rsidTr="00FA3519">
        <w:tc>
          <w:tcPr>
            <w:tcW w:w="546" w:type="dxa"/>
            <w:shd w:val="clear" w:color="auto" w:fill="FFFFFF" w:themeFill="background1"/>
          </w:tcPr>
          <w:p w14:paraId="1509C88A" w14:textId="5E921E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3649FDE" w14:textId="7A61CD3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Network Slice usage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58ADC8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6A3B75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2C7DEE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4DCDD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7646200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52E803D" w14:textId="77777777" w:rsidTr="00FA3519">
        <w:tc>
          <w:tcPr>
            <w:tcW w:w="546" w:type="dxa"/>
            <w:shd w:val="clear" w:color="auto" w:fill="FFFFFF" w:themeFill="background1"/>
          </w:tcPr>
          <w:p w14:paraId="12A8E73A" w14:textId="26A96B3F" w:rsidR="00233FD7" w:rsidRPr="00AC0D72" w:rsidRDefault="00233FD7" w:rsidP="00233FD7">
            <w:pPr>
              <w:jc w:val="left"/>
            </w:pPr>
            <w:r w:rsidRPr="00AC0D72">
              <w:t>10.7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CFD0269" w14:textId="2257857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Optimized handling of temporarily available network slices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1C0E543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31BC7D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09D266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481C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67C1D4D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D646132" w14:textId="77777777" w:rsidTr="00FA3519">
        <w:tc>
          <w:tcPr>
            <w:tcW w:w="546" w:type="dxa"/>
            <w:shd w:val="clear" w:color="auto" w:fill="FFFFFF" w:themeFill="background1"/>
          </w:tcPr>
          <w:p w14:paraId="0F0CB87D" w14:textId="4C8419B1" w:rsidR="00233FD7" w:rsidRPr="00AC0D72" w:rsidRDefault="00233FD7" w:rsidP="00233FD7">
            <w:pPr>
              <w:jc w:val="left"/>
            </w:pPr>
            <w:r w:rsidRPr="00AC0D72">
              <w:t>10.8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3147E291" w14:textId="18FBCDA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Partial Network Slice support in a Registration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6C2A4D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271971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E33BBE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7B19D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11BBF7F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75767C" w14:textId="77777777" w:rsidTr="00FA3519">
        <w:tc>
          <w:tcPr>
            <w:tcW w:w="546" w:type="dxa"/>
            <w:shd w:val="clear" w:color="auto" w:fill="FFFFFF" w:themeFill="background1"/>
          </w:tcPr>
          <w:p w14:paraId="464DC3DC" w14:textId="02DA71EC" w:rsidR="00233FD7" w:rsidRPr="00AC0D72" w:rsidRDefault="00233FD7" w:rsidP="00233FD7">
            <w:pPr>
              <w:jc w:val="left"/>
            </w:pPr>
            <w:r w:rsidRPr="00AC0D72">
              <w:t>10.9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F795DF" w14:textId="3DE6476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for Network Slices with Network Slice Area of Service not matching deployed Tracking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3E69954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1636112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649E80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4C2D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2FB28E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06E506" w14:textId="77777777" w:rsidTr="00FA3519">
        <w:tc>
          <w:tcPr>
            <w:tcW w:w="546" w:type="dxa"/>
            <w:shd w:val="clear" w:color="auto" w:fill="FFFFFF" w:themeFill="background1"/>
          </w:tcPr>
          <w:p w14:paraId="0152B3A7" w14:textId="11511D50" w:rsidR="00233FD7" w:rsidRPr="00AC0D72" w:rsidRDefault="00233FD7" w:rsidP="00233FD7">
            <w:pPr>
              <w:jc w:val="left"/>
            </w:pPr>
            <w:r w:rsidRPr="00AC0D72">
              <w:t>10.10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5739D" w14:textId="2D11075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7E9551A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33D12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0E80AA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EC0A1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791B92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F5AD72" w14:textId="77777777" w:rsidTr="00FA3519">
        <w:tc>
          <w:tcPr>
            <w:tcW w:w="546" w:type="dxa"/>
            <w:shd w:val="clear" w:color="auto" w:fill="FFFFFF" w:themeFill="background1"/>
          </w:tcPr>
          <w:p w14:paraId="7387D112" w14:textId="6FDE50D7" w:rsidR="00233FD7" w:rsidRPr="00AC0D72" w:rsidRDefault="00233FD7" w:rsidP="00233FD7">
            <w:pPr>
              <w:jc w:val="left"/>
            </w:pPr>
            <w:r w:rsidRPr="00AC0D72">
              <w:t>10.11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1264BE6E" w14:textId="4CE475CB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Instance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6FD7FC9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EC89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54D1A2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04C2D80" w14:textId="77777777" w:rsidTr="00FA3519">
        <w:tc>
          <w:tcPr>
            <w:tcW w:w="546" w:type="dxa"/>
            <w:shd w:val="clear" w:color="auto" w:fill="FFFFFF" w:themeFill="background1"/>
          </w:tcPr>
          <w:p w14:paraId="3D56649A" w14:textId="3ED04396" w:rsidR="00233FD7" w:rsidRPr="00AC0D72" w:rsidRDefault="00233FD7" w:rsidP="00233FD7">
            <w:pPr>
              <w:jc w:val="left"/>
            </w:pPr>
            <w:r w:rsidRPr="00AC0D72">
              <w:t>10.12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24BF24F" w14:textId="2E5CE8A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 xml:space="preserve">Support of Network Slice Admission Control in 5GS for maximum number of UEs with at </w:t>
            </w:r>
            <w:r w:rsidRPr="00AC0D72">
              <w:lastRenderedPageBreak/>
              <w:t>least one PDU Session/PDN Connection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1C6AA13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lastRenderedPageBreak/>
              <w:t>TS 23.501 clause 5.15.15.5a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09DD4F7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0A3D47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A74B99" w14:textId="77777777" w:rsidTr="00FA3519">
        <w:tc>
          <w:tcPr>
            <w:tcW w:w="546" w:type="dxa"/>
            <w:shd w:val="clear" w:color="auto" w:fill="FFFFFF" w:themeFill="background1"/>
          </w:tcPr>
          <w:p w14:paraId="59A1D80A" w14:textId="56BDB884" w:rsidR="00233FD7" w:rsidRPr="00AC0D72" w:rsidRDefault="00233FD7" w:rsidP="00233FD7">
            <w:pPr>
              <w:jc w:val="left"/>
            </w:pPr>
            <w:r w:rsidRPr="00AC0D72">
              <w:t>10.13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B288BD" w14:textId="329D5A66" w:rsidR="00233FD7" w:rsidRPr="00AC0D72" w:rsidRDefault="00233FD7" w:rsidP="00233FD7">
            <w:pPr>
              <w:jc w:val="left"/>
              <w:rPr>
                <w:lang w:eastAsia="zh-CN"/>
              </w:rPr>
            </w:pPr>
            <w:bookmarkStart w:id="4" w:name="_Hlk183070042"/>
            <w:r w:rsidRPr="00AC0D72">
              <w:t>S-NSSAI selection while in EPS</w:t>
            </w:r>
            <w:bookmarkEnd w:id="4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6150D87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5.15.7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35F932F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34243B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8AAC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6D0A1DF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4658C4F" w14:textId="77777777" w:rsidTr="00FA3519">
        <w:tc>
          <w:tcPr>
            <w:tcW w:w="546" w:type="dxa"/>
            <w:shd w:val="clear" w:color="auto" w:fill="FFFFFF" w:themeFill="background1"/>
          </w:tcPr>
          <w:p w14:paraId="079E9628" w14:textId="475C96CA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BE36877" w14:textId="43ED749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replacement based on AF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26C24B4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6.1.2.1.1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0057EBF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4611A0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611B33" w14:textId="77777777" w:rsidTr="00FA3519">
        <w:tc>
          <w:tcPr>
            <w:tcW w:w="546" w:type="dxa"/>
            <w:shd w:val="clear" w:color="auto" w:fill="FFFFFF" w:themeFill="background1"/>
          </w:tcPr>
          <w:p w14:paraId="6F366D6A" w14:textId="7EAAF34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769BDE" w14:textId="5AF11EC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TNLA Load Balancing and TNLA Load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372461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71819A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8309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146D91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A74CA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D1AD234" w14:textId="77777777" w:rsidTr="00FA3519">
        <w:tc>
          <w:tcPr>
            <w:tcW w:w="546" w:type="dxa"/>
            <w:shd w:val="clear" w:color="auto" w:fill="FFFFFF" w:themeFill="background1"/>
          </w:tcPr>
          <w:p w14:paraId="36110FA6" w14:textId="03B459F2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7EB4A9" w14:textId="5E5D22E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Load balancing and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0A92D8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5.19.3, 5.19.4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75BD12A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02FFF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592460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63904F2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332166D" w14:textId="77777777" w:rsidTr="00FA3519">
        <w:tc>
          <w:tcPr>
            <w:tcW w:w="546" w:type="dxa"/>
            <w:shd w:val="clear" w:color="auto" w:fill="E7E6E6" w:themeFill="background2"/>
          </w:tcPr>
          <w:p w14:paraId="3576BDA3" w14:textId="02781EA1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12</w:t>
            </w:r>
          </w:p>
        </w:tc>
        <w:tc>
          <w:tcPr>
            <w:tcW w:w="2970" w:type="dxa"/>
            <w:shd w:val="clear" w:color="auto" w:fill="E7E6E6" w:themeFill="background2"/>
          </w:tcPr>
          <w:p w14:paraId="5A507AD8" w14:textId="0D009EC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External Exposure of Network Capability</w:t>
            </w:r>
            <w:r>
              <w:rPr>
                <w:b/>
                <w:bCs/>
                <w:lang w:eastAsia="zh-CN"/>
              </w:rPr>
              <w:t xml:space="preserve"> (further granularity of what is required from Day 1 should be provided as input)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30DA676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612592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E7E6E6" w:themeFill="background2"/>
          </w:tcPr>
          <w:p w14:paraId="15ED22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7962A75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AA17222" w14:textId="77777777" w:rsidTr="00FA3519">
        <w:tc>
          <w:tcPr>
            <w:tcW w:w="546" w:type="dxa"/>
            <w:shd w:val="clear" w:color="auto" w:fill="E7E6E6" w:themeFill="background2"/>
          </w:tcPr>
          <w:p w14:paraId="43D08399" w14:textId="7128D595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13</w:t>
            </w:r>
          </w:p>
        </w:tc>
        <w:tc>
          <w:tcPr>
            <w:tcW w:w="2970" w:type="dxa"/>
            <w:shd w:val="clear" w:color="auto" w:fill="E7E6E6" w:themeFill="background2"/>
          </w:tcPr>
          <w:p w14:paraId="3A5C2EFF" w14:textId="7128C31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Architectural support for virtualized deployments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90FF2F" w14:textId="77777777" w:rsidTr="00FA3519">
        <w:tc>
          <w:tcPr>
            <w:tcW w:w="546" w:type="dxa"/>
            <w:shd w:val="clear" w:color="auto" w:fill="FFFFFF" w:themeFill="background1"/>
          </w:tcPr>
          <w:p w14:paraId="75FAB26E" w14:textId="0D750480" w:rsidR="00233FD7" w:rsidRPr="00AC0D72" w:rsidRDefault="00233FD7" w:rsidP="00233FD7">
            <w:pPr>
              <w:jc w:val="left"/>
            </w:pPr>
            <w:r>
              <w:t>13.1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D9C0CEA" w14:textId="0A15DF0B" w:rsidR="00233FD7" w:rsidRPr="00AC0D72" w:rsidRDefault="00233FD7" w:rsidP="00233FD7">
            <w:pPr>
              <w:jc w:val="left"/>
            </w:pPr>
            <w:r>
              <w:t>TNL association addition/removal, selection, binding and redirection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55751EE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2F56B1D6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C009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2A902E3B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3EA41AD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1DCF50" w14:textId="77777777" w:rsidTr="00FA3519">
        <w:tc>
          <w:tcPr>
            <w:tcW w:w="546" w:type="dxa"/>
            <w:shd w:val="clear" w:color="auto" w:fill="FFFFFF" w:themeFill="background1"/>
          </w:tcPr>
          <w:p w14:paraId="2F8788C3" w14:textId="0C0F8B16" w:rsidR="00233FD7" w:rsidRPr="00AC0D72" w:rsidRDefault="00233FD7" w:rsidP="00233FD7">
            <w:pPr>
              <w:jc w:val="left"/>
            </w:pPr>
            <w:r w:rsidRPr="00AC0D72">
              <w:t>13.</w:t>
            </w:r>
            <w: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14:paraId="41568122" w14:textId="644B159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AMF Addition/Update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1D09136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24B701C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9A8D7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32166C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6370CB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A6A47C" w14:textId="77777777" w:rsidTr="00FA3519">
        <w:tc>
          <w:tcPr>
            <w:tcW w:w="546" w:type="dxa"/>
            <w:shd w:val="clear" w:color="auto" w:fill="FFFFFF" w:themeFill="background1"/>
          </w:tcPr>
          <w:p w14:paraId="6AC5C66A" w14:textId="4B577F71" w:rsidR="00233FD7" w:rsidRPr="00AC0D72" w:rsidRDefault="00233FD7" w:rsidP="00233FD7">
            <w:pPr>
              <w:jc w:val="left"/>
            </w:pPr>
            <w:r w:rsidRPr="00AC0D72">
              <w:t>13.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688A1317" w14:textId="019C787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AMF planned removal procedure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04FFFE9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1BCBC3C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4FC3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50C49A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947DD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4A4D55" w14:textId="77777777" w:rsidTr="00FA3519">
        <w:tc>
          <w:tcPr>
            <w:tcW w:w="546" w:type="dxa"/>
            <w:shd w:val="clear" w:color="auto" w:fill="FFFFFF" w:themeFill="background1"/>
          </w:tcPr>
          <w:p w14:paraId="7DEA32E0" w14:textId="76C0F195" w:rsidR="00233FD7" w:rsidRPr="00AC0D72" w:rsidRDefault="00233FD7" w:rsidP="00233FD7">
            <w:pPr>
              <w:jc w:val="left"/>
            </w:pPr>
            <w:r w:rsidRPr="00AC0D72">
              <w:lastRenderedPageBreak/>
              <w:t>13.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ACC8EE" w14:textId="22504EC2" w:rsidR="00233FD7" w:rsidRPr="00AC0D72" w:rsidRDefault="00233FD7" w:rsidP="00233FD7">
            <w:pPr>
              <w:jc w:val="left"/>
            </w:pPr>
            <w:r w:rsidRPr="00AC0D72">
              <w:t>Network Reliability support with Sets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201785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5A45F79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B7D5F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233FD7" w:rsidRPr="00AC0D72" w:rsidRDefault="00233FD7" w:rsidP="00233FD7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233FD7" w:rsidRPr="00AC0D72" w:rsidRDefault="00233FD7" w:rsidP="00233FD7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233FD7" w:rsidRPr="00AC0D72" w:rsidRDefault="00233FD7" w:rsidP="00233FD7">
            <w:pPr>
              <w:jc w:val="left"/>
            </w:pPr>
            <w:r w:rsidRPr="00AC0D72"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233FD7" w:rsidRPr="00AC0D72" w:rsidRDefault="00233FD7" w:rsidP="00233FD7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233FD7" w:rsidRPr="00AC0D72" w:rsidRDefault="00233FD7" w:rsidP="00233FD7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233FD7" w:rsidRPr="00AC0D72" w:rsidRDefault="00233FD7" w:rsidP="00233FD7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233FD7" w:rsidRPr="00AC0D72" w:rsidRDefault="00233FD7" w:rsidP="00233FD7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233FD7" w:rsidRPr="00AC0D72" w:rsidRDefault="00233FD7" w:rsidP="00233FD7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233FD7" w:rsidRPr="00AC0D72" w:rsidRDefault="00233FD7" w:rsidP="00233FD7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233FD7" w:rsidRPr="00AC0D72" w:rsidRDefault="00233FD7" w:rsidP="00233FD7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233FD7" w:rsidRPr="00AC0D72" w:rsidRDefault="00233FD7" w:rsidP="00233FD7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233FD7" w:rsidRPr="00AC0D72" w:rsidRDefault="00233FD7" w:rsidP="00233FD7">
            <w:pPr>
              <w:jc w:val="left"/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233FD7" w:rsidRPr="00AC0D72" w:rsidRDefault="00233FD7" w:rsidP="00233FD7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81AFCFF" w14:textId="77777777" w:rsidTr="00FA3519">
        <w:tc>
          <w:tcPr>
            <w:tcW w:w="546" w:type="dxa"/>
            <w:shd w:val="clear" w:color="auto" w:fill="FFFFFF" w:themeFill="background1"/>
          </w:tcPr>
          <w:p w14:paraId="30620064" w14:textId="3499D85F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50C0784" w14:textId="125A61AE" w:rsidR="00233FD7" w:rsidRPr="00AC0D72" w:rsidRDefault="00233FD7" w:rsidP="00233FD7">
            <w:pPr>
              <w:jc w:val="left"/>
            </w:pPr>
            <w:r w:rsidRPr="00AC0D72">
              <w:t>Policy decisions based on spending limits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49E052C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6.1.1.4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3DD4E0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2AADF0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233FD7" w:rsidRPr="00AC0D72" w:rsidRDefault="00233FD7" w:rsidP="00233FD7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233FD7" w:rsidRPr="00AC0D72" w:rsidRDefault="00233FD7" w:rsidP="00233FD7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20BF8F8" w14:textId="77777777" w:rsidTr="00FA3519">
        <w:tc>
          <w:tcPr>
            <w:tcW w:w="546" w:type="dxa"/>
            <w:shd w:val="clear" w:color="auto" w:fill="FFFFFF" w:themeFill="background1"/>
          </w:tcPr>
          <w:p w14:paraId="6EDA61E7" w14:textId="5BBE0D0C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lastRenderedPageBreak/>
              <w:t>14.14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CB8C0BE" w14:textId="5E0131A5" w:rsidR="00233FD7" w:rsidRPr="00AC0D72" w:rsidRDefault="00233FD7" w:rsidP="00233FD7">
            <w:pPr>
              <w:jc w:val="left"/>
            </w:pPr>
            <w:r w:rsidRPr="00AC0D72">
              <w:rPr>
                <w:noProof/>
              </w:rPr>
              <w:t>Secondary DN authentication and authorization in EPS IWK case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104C457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28A1C87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59111B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193A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006B1F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2840692A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C1392" w14:textId="30CF0EFC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Indirect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59F30DF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5.18.1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0E8BC4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5C6AF6D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41856714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 xml:space="preserve">Support of roaming value-added services (welcome SMS, </w:t>
            </w:r>
            <w:r w:rsidRPr="00AC0D72"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233FD7" w:rsidRPr="00AC0D72" w:rsidRDefault="00233FD7" w:rsidP="00233FD7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233FD7" w:rsidRPr="00AC0D72" w:rsidRDefault="00233FD7" w:rsidP="00233FD7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233FD7" w:rsidRPr="00AC0D72" w:rsidRDefault="00233FD7" w:rsidP="00233FD7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233FD7" w:rsidRPr="00AC0D72" w:rsidRDefault="00233FD7" w:rsidP="00233FD7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233FD7" w:rsidRPr="00AC0D72" w:rsidRDefault="00233FD7" w:rsidP="00233FD7">
            <w:pPr>
              <w:jc w:val="left"/>
            </w:pPr>
            <w:r w:rsidRPr="00AC0D72">
              <w:t xml:space="preserve">MSISDN verification operation support to </w:t>
            </w:r>
            <w:proofErr w:type="spellStart"/>
            <w:r w:rsidRPr="00AC0D72">
              <w:t>Nnef_UEId</w:t>
            </w:r>
            <w:proofErr w:type="spellEnd"/>
            <w:r w:rsidRPr="00AC0D72">
              <w:t xml:space="preserve">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233FD7" w:rsidRPr="00AC0D72" w:rsidRDefault="00233FD7" w:rsidP="00233FD7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233FD7" w:rsidRPr="00AC0D72" w:rsidRDefault="00233FD7" w:rsidP="00233FD7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233FD7" w:rsidRPr="00AC0D72" w:rsidRDefault="00233FD7" w:rsidP="00233FD7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233FD7" w:rsidRPr="00AC0D72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233FD7" w:rsidRPr="00AC0D72" w:rsidRDefault="00233FD7" w:rsidP="00233FD7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233FD7" w:rsidRDefault="00233FD7" w:rsidP="00233FD7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lastRenderedPageBreak/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233FD7" w:rsidRPr="00AC0D72" w:rsidRDefault="00233FD7" w:rsidP="00233FD7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233FD7" w:rsidRPr="00AC0D72" w:rsidRDefault="00233FD7" w:rsidP="00233FD7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233FD7" w:rsidRPr="00AC0D72" w:rsidRDefault="00233FD7" w:rsidP="00233FD7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233FD7" w:rsidRPr="00AC0D72" w:rsidRDefault="00233FD7" w:rsidP="00233FD7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233FD7" w:rsidRPr="00AC0D72" w:rsidRDefault="00233FD7" w:rsidP="00233FD7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233FD7" w:rsidRPr="00AC0D72" w:rsidRDefault="00233FD7" w:rsidP="00233FD7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233FD7" w:rsidRPr="00AC0D72" w:rsidRDefault="00233FD7" w:rsidP="00233FD7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233FD7" w:rsidRPr="00AC0D72" w:rsidRDefault="00233FD7" w:rsidP="00233FD7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233FD7" w:rsidRPr="00AC0D72" w:rsidRDefault="00233FD7" w:rsidP="00233FD7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233FD7" w:rsidRPr="00AC0D72" w:rsidRDefault="00233FD7" w:rsidP="00233FD7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233FD7" w:rsidRPr="00AC0D72" w:rsidRDefault="00233FD7" w:rsidP="00233FD7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233FD7" w:rsidRPr="00AC0D72" w:rsidRDefault="00233FD7" w:rsidP="00233FD7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233FD7" w:rsidRPr="00AC0D72" w:rsidRDefault="00233FD7" w:rsidP="00233FD7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233FD7" w:rsidRPr="00AC0D72" w:rsidRDefault="00233FD7" w:rsidP="00233FD7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233FD7" w:rsidRPr="00AC0D72" w:rsidRDefault="00233FD7" w:rsidP="00233FD7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233FD7" w:rsidRPr="00AC0D72" w:rsidRDefault="00233FD7" w:rsidP="00233FD7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233FD7" w:rsidRPr="00AC0D72" w:rsidRDefault="00233FD7" w:rsidP="00233FD7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233FD7" w:rsidRPr="00AC0D72" w:rsidRDefault="00233FD7" w:rsidP="00233FD7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233FD7" w:rsidRPr="00AC0D72" w:rsidRDefault="00233FD7" w:rsidP="00233FD7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233FD7" w:rsidRPr="00AC0D72" w:rsidRDefault="00233FD7" w:rsidP="00233FD7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233FD7" w:rsidRPr="00AC0D72" w:rsidRDefault="00233FD7" w:rsidP="00233FD7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233FD7" w:rsidRPr="00AC0D72" w:rsidRDefault="00233FD7" w:rsidP="00233FD7">
            <w:pPr>
              <w:jc w:val="left"/>
            </w:pPr>
            <w:r w:rsidRPr="00AC0D72"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233FD7" w:rsidRPr="00AC0D72" w:rsidRDefault="00233FD7" w:rsidP="00233FD7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233FD7" w:rsidRPr="00AC0D72" w:rsidRDefault="00233FD7" w:rsidP="00233FD7">
            <w:pPr>
              <w:jc w:val="left"/>
            </w:pPr>
            <w:r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233FD7" w:rsidRPr="00AC0D72" w:rsidRDefault="00233FD7" w:rsidP="00233FD7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233FD7" w:rsidRPr="00AC0D72" w:rsidRDefault="00233FD7" w:rsidP="00233FD7">
            <w:pPr>
              <w:jc w:val="left"/>
            </w:pPr>
            <w:r w:rsidRPr="00AC0D72">
              <w:lastRenderedPageBreak/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233FD7" w:rsidRPr="00AC0D72" w:rsidRDefault="00233FD7" w:rsidP="00233FD7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233FD7" w:rsidRPr="00AC0D72" w:rsidRDefault="00233FD7" w:rsidP="00233FD7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233FD7" w:rsidRPr="00AC0D72" w:rsidRDefault="00233FD7" w:rsidP="00233FD7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233FD7" w:rsidRPr="00AC0D72" w:rsidRDefault="00233FD7" w:rsidP="00233FD7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233FD7" w:rsidRPr="00AC0D72" w:rsidRDefault="00233FD7" w:rsidP="00233FD7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233FD7" w:rsidRPr="00AC0D72" w:rsidRDefault="00233FD7" w:rsidP="00233FD7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233FD7" w:rsidRPr="00AC0D72" w:rsidRDefault="00233FD7" w:rsidP="00233FD7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E3B3C5" w14:textId="77777777" w:rsidTr="00F05C4A">
        <w:tc>
          <w:tcPr>
            <w:tcW w:w="546" w:type="dxa"/>
            <w:shd w:val="clear" w:color="auto" w:fill="FFFFFF" w:themeFill="background1"/>
          </w:tcPr>
          <w:p w14:paraId="48C9F12A" w14:textId="37B587F6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10</w:t>
            </w:r>
          </w:p>
        </w:tc>
        <w:tc>
          <w:tcPr>
            <w:tcW w:w="2970" w:type="dxa"/>
            <w:shd w:val="clear" w:color="auto" w:fill="FFFFFF" w:themeFill="background1"/>
          </w:tcPr>
          <w:p w14:paraId="0635A8F6" w14:textId="77777777" w:rsidR="00233FD7" w:rsidRPr="00AC0D72" w:rsidRDefault="00233FD7" w:rsidP="00233FD7">
            <w:pPr>
              <w:jc w:val="left"/>
            </w:pPr>
            <w:r w:rsidRPr="00AC0D72">
              <w:t>Remote provisioning of credentials for NSSAA or secondary authentication/authorization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1E4F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A6F1A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5DB986F" w14:textId="77777777" w:rsidTr="00FA3519">
        <w:tc>
          <w:tcPr>
            <w:tcW w:w="546" w:type="dxa"/>
            <w:shd w:val="clear" w:color="auto" w:fill="E7E6E6" w:themeFill="background2"/>
          </w:tcPr>
          <w:p w14:paraId="37DA6C61" w14:textId="2C0537F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17</w:t>
            </w:r>
          </w:p>
        </w:tc>
        <w:tc>
          <w:tcPr>
            <w:tcW w:w="2970" w:type="dxa"/>
            <w:shd w:val="clear" w:color="auto" w:fill="E7E6E6" w:themeFill="background2"/>
          </w:tcPr>
          <w:p w14:paraId="720AC1E5" w14:textId="3920BC0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Cellular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77777777" w:rsidR="00233FD7" w:rsidRPr="00AC0D72" w:rsidRDefault="00233FD7" w:rsidP="00233FD7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</w:tr>
      <w:tr w:rsidR="00233FD7" w:rsidRPr="00AC0D72" w14:paraId="3864B716" w14:textId="77777777" w:rsidTr="00FA3519">
        <w:tc>
          <w:tcPr>
            <w:tcW w:w="546" w:type="dxa"/>
            <w:shd w:val="clear" w:color="auto" w:fill="FFFFFF" w:themeFill="background1"/>
          </w:tcPr>
          <w:p w14:paraId="3B48064F" w14:textId="2459535D" w:rsidR="00233FD7" w:rsidRPr="00AC0D72" w:rsidRDefault="00233FD7" w:rsidP="00233FD7">
            <w:pPr>
              <w:jc w:val="left"/>
            </w:pPr>
            <w:r w:rsidRPr="00AC0D72">
              <w:t>17.1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4D5285C" w14:textId="7C4D4474" w:rsidR="00233FD7" w:rsidRPr="00AC0D72" w:rsidRDefault="00233FD7" w:rsidP="00233FD7">
            <w:pPr>
              <w:jc w:val="left"/>
            </w:pPr>
            <w:r w:rsidRPr="00AC0D72">
              <w:t>Preferred and Supported Network Behaviour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D742F4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5D46576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D847D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28D45BE9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75D6D4A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9903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4DAA0BA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DC3404" w14:textId="77777777" w:rsidTr="00FA3519">
        <w:tc>
          <w:tcPr>
            <w:tcW w:w="546" w:type="dxa"/>
            <w:shd w:val="clear" w:color="auto" w:fill="FFFFFF" w:themeFill="background1"/>
          </w:tcPr>
          <w:p w14:paraId="37043BC8" w14:textId="11DFD461" w:rsidR="00233FD7" w:rsidRPr="00AC0D72" w:rsidRDefault="00233FD7" w:rsidP="00233FD7">
            <w:pPr>
              <w:jc w:val="left"/>
            </w:pPr>
            <w:r w:rsidRPr="00AC0D72">
              <w:t>17.2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EE36356" w14:textId="070DC9D2" w:rsidR="00233FD7" w:rsidRPr="00AC0D72" w:rsidRDefault="00233FD7" w:rsidP="00233FD7">
            <w:pPr>
              <w:jc w:val="left"/>
            </w:pPr>
            <w:r w:rsidRPr="00AC0D72">
              <w:t>Selection, steering and redirection between EPS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231C4BC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4C18493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D9BF9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432A99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F2044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36A228E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49F6C56" w14:textId="77777777" w:rsidTr="00FA3519">
        <w:tc>
          <w:tcPr>
            <w:tcW w:w="546" w:type="dxa"/>
            <w:shd w:val="clear" w:color="auto" w:fill="FFFFFF" w:themeFill="background1"/>
          </w:tcPr>
          <w:p w14:paraId="633AA5F4" w14:textId="52FAA042" w:rsidR="00233FD7" w:rsidRPr="00AC0D72" w:rsidRDefault="00233FD7" w:rsidP="00233FD7">
            <w:pPr>
              <w:jc w:val="left"/>
            </w:pPr>
            <w:r w:rsidRPr="00AC0D72">
              <w:t>17.3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DF50837" w14:textId="75B95D3B" w:rsidR="00233FD7" w:rsidRPr="00AC0D72" w:rsidRDefault="00233FD7" w:rsidP="00233FD7">
            <w:pPr>
              <w:jc w:val="left"/>
            </w:pPr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1621650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5ABEE5C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96306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0607992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926B5C" w14:textId="6C8C583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72D8BA1" w14:textId="5F2051E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75F1E4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F479A85" w14:textId="77777777" w:rsidTr="00FA3519">
        <w:tc>
          <w:tcPr>
            <w:tcW w:w="546" w:type="dxa"/>
            <w:shd w:val="clear" w:color="auto" w:fill="FFFFFF" w:themeFill="background1"/>
          </w:tcPr>
          <w:p w14:paraId="44E76460" w14:textId="500A0D98" w:rsidR="00233FD7" w:rsidRPr="00AC0D72" w:rsidRDefault="00233FD7" w:rsidP="00233FD7">
            <w:pPr>
              <w:jc w:val="left"/>
            </w:pPr>
            <w:r w:rsidRPr="00AC0D72">
              <w:t>17.4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079EDA1" w14:textId="64E1C8F6" w:rsidR="00233FD7" w:rsidRPr="00AC0D72" w:rsidRDefault="00233FD7" w:rsidP="00233FD7">
            <w:pPr>
              <w:jc w:val="left"/>
            </w:pPr>
            <w:r w:rsidRPr="00AC0D72">
              <w:t>Non-IP Data Delivery (NIDD)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6DC5441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6880FE3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C87A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5BE371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ED7A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3F9668D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6F7203" w14:textId="77777777" w:rsidTr="00FA3519">
        <w:tc>
          <w:tcPr>
            <w:tcW w:w="546" w:type="dxa"/>
            <w:shd w:val="clear" w:color="auto" w:fill="FFFFFF" w:themeFill="background1"/>
          </w:tcPr>
          <w:p w14:paraId="3B07282C" w14:textId="009830BB" w:rsidR="00233FD7" w:rsidRPr="00AC0D72" w:rsidRDefault="00233FD7" w:rsidP="00233FD7">
            <w:pPr>
              <w:jc w:val="left"/>
            </w:pPr>
            <w:r w:rsidRPr="00AC0D72">
              <w:t>17.5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83730D0" w14:textId="49541DC7" w:rsidR="00233FD7" w:rsidRPr="00AC0D72" w:rsidRDefault="00233FD7" w:rsidP="00233FD7">
            <w:pPr>
              <w:jc w:val="left"/>
            </w:pPr>
            <w:r w:rsidRPr="00AC0D72">
              <w:t>Reliable Data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24F3D24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37A593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601B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0840CE7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6148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393E1E6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4077BEC" w14:textId="77777777" w:rsidTr="00FA3519">
        <w:tc>
          <w:tcPr>
            <w:tcW w:w="546" w:type="dxa"/>
            <w:shd w:val="clear" w:color="auto" w:fill="FFFFFF" w:themeFill="background1"/>
          </w:tcPr>
          <w:p w14:paraId="2225D29F" w14:textId="28A20B9F" w:rsidR="00233FD7" w:rsidRPr="00AC0D72" w:rsidRDefault="00233FD7" w:rsidP="00233FD7">
            <w:pPr>
              <w:jc w:val="left"/>
            </w:pPr>
            <w:r w:rsidRPr="00AC0D72">
              <w:lastRenderedPageBreak/>
              <w:t>17.6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AB17AD4" w14:textId="4747A22F" w:rsidR="00233FD7" w:rsidRPr="00AC0D72" w:rsidRDefault="00233FD7" w:rsidP="00233FD7">
            <w:pPr>
              <w:jc w:val="left"/>
            </w:pPr>
            <w:r w:rsidRPr="00AC0D72">
              <w:t>Extended Discontinuous Reception (DRX) for CM-IDLE and CM-CONNECTED with RRC-INACTIVE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433278F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6622B5D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E35C6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1F200C9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531B099" w14:textId="2B909E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50CDE6" w14:textId="6615E3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70D175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AC2A0A" w14:textId="77777777" w:rsidTr="00FA3519">
        <w:tc>
          <w:tcPr>
            <w:tcW w:w="546" w:type="dxa"/>
            <w:shd w:val="clear" w:color="auto" w:fill="FFFFFF" w:themeFill="background1"/>
          </w:tcPr>
          <w:p w14:paraId="427293C8" w14:textId="0C4FA68C" w:rsidR="00233FD7" w:rsidRPr="00AC0D72" w:rsidRDefault="00233FD7" w:rsidP="00233FD7">
            <w:pPr>
              <w:jc w:val="left"/>
            </w:pPr>
            <w:r w:rsidRPr="00AC0D72">
              <w:t>17.7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05D909B5" w14:textId="34552B80" w:rsidR="00233FD7" w:rsidRPr="00AC0D72" w:rsidRDefault="00233FD7" w:rsidP="00233FD7">
            <w:pPr>
              <w:jc w:val="left"/>
            </w:pPr>
            <w:r w:rsidRPr="00AC0D72">
              <w:t>Paging for extended DRX for RRC_INACTIVE in NR connected to 5GC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0F7C579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23A4505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71ABF23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6E67FAB9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672B3D52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2ADEB63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D0135D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74DC9B7" w14:textId="77777777" w:rsidTr="00FA3519">
        <w:tc>
          <w:tcPr>
            <w:tcW w:w="546" w:type="dxa"/>
            <w:shd w:val="clear" w:color="auto" w:fill="FFFFFF" w:themeFill="background1"/>
          </w:tcPr>
          <w:p w14:paraId="7DA75A6A" w14:textId="666C2798" w:rsidR="00233FD7" w:rsidRPr="00AC0D72" w:rsidRDefault="00233FD7" w:rsidP="00233FD7">
            <w:pPr>
              <w:jc w:val="left"/>
            </w:pPr>
            <w:r w:rsidRPr="00AC0D72">
              <w:t>17.8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708789C3" w14:textId="590DB360" w:rsidR="00233FD7" w:rsidRPr="00AC0D72" w:rsidRDefault="00233FD7" w:rsidP="00233FD7">
            <w:pPr>
              <w:jc w:val="left"/>
            </w:pPr>
            <w:r w:rsidRPr="00AC0D72">
              <w:t>MICO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4EAB6F5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5CA7120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C3AE5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2E90193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2B555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6925630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2685FAC" w14:textId="77777777" w:rsidTr="00FA3519">
        <w:tc>
          <w:tcPr>
            <w:tcW w:w="546" w:type="dxa"/>
            <w:shd w:val="clear" w:color="auto" w:fill="FFFFFF" w:themeFill="background1"/>
          </w:tcPr>
          <w:p w14:paraId="43268ACC" w14:textId="7F0F8D4B" w:rsidR="00233FD7" w:rsidRPr="00AC0D72" w:rsidRDefault="00233FD7" w:rsidP="00233FD7">
            <w:pPr>
              <w:jc w:val="left"/>
            </w:pPr>
            <w:r w:rsidRPr="00AC0D72">
              <w:t>17.9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33F6ABB" w14:textId="4283537C" w:rsidR="00233FD7" w:rsidRPr="00AC0D72" w:rsidRDefault="00233FD7" w:rsidP="00233FD7">
            <w:pPr>
              <w:jc w:val="left"/>
            </w:pPr>
            <w:r w:rsidRPr="00AC0D72">
              <w:t>High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68FE1AA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106BB2B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754F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5A54AE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A416E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7DB93B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82C0A19" w14:textId="77777777" w:rsidTr="00FA3519">
        <w:tc>
          <w:tcPr>
            <w:tcW w:w="546" w:type="dxa"/>
            <w:shd w:val="clear" w:color="auto" w:fill="FFFFFF" w:themeFill="background1"/>
          </w:tcPr>
          <w:p w14:paraId="1A067F6A" w14:textId="19E31121" w:rsidR="00233FD7" w:rsidRPr="00AC0D72" w:rsidRDefault="00233FD7" w:rsidP="00233FD7">
            <w:pPr>
              <w:jc w:val="left"/>
            </w:pPr>
            <w:r w:rsidRPr="00AC0D72">
              <w:t>17.10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4338B8EE" w14:textId="11022307" w:rsidR="00233FD7" w:rsidRPr="00AC0D72" w:rsidRDefault="00233FD7" w:rsidP="00233FD7">
            <w:pPr>
              <w:jc w:val="left"/>
            </w:pPr>
            <w:r w:rsidRPr="00AC0D72">
              <w:t>Support for Monitoring Events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4A06FBE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0EB31ED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6FA4D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461D332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3526D13" w14:textId="77777777" w:rsidTr="00FA3519">
        <w:tc>
          <w:tcPr>
            <w:tcW w:w="546" w:type="dxa"/>
            <w:shd w:val="clear" w:color="auto" w:fill="FFFFFF" w:themeFill="background1"/>
          </w:tcPr>
          <w:p w14:paraId="3AFCB61C" w14:textId="67C52C02" w:rsidR="00233FD7" w:rsidRPr="00AC0D72" w:rsidRDefault="00233FD7" w:rsidP="00233FD7">
            <w:pPr>
              <w:jc w:val="left"/>
            </w:pPr>
            <w:r w:rsidRPr="00AC0D72">
              <w:t>17.11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C388AA5" w14:textId="2BCB8D69" w:rsidR="00233FD7" w:rsidRPr="00AC0D72" w:rsidRDefault="00233FD7" w:rsidP="00233FD7">
            <w:pPr>
              <w:jc w:val="left"/>
            </w:pPr>
            <w:r w:rsidRPr="00AC0D72">
              <w:t>NB-IoT UE Radio Capability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140CB9D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08B2350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62E5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34E3B8E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91C7F7" w14:textId="77777777" w:rsidTr="00FA3519">
        <w:tc>
          <w:tcPr>
            <w:tcW w:w="546" w:type="dxa"/>
            <w:shd w:val="clear" w:color="auto" w:fill="FFFFFF" w:themeFill="background1"/>
          </w:tcPr>
          <w:p w14:paraId="64E95FEC" w14:textId="3831D864" w:rsidR="00233FD7" w:rsidRPr="00AC0D72" w:rsidRDefault="00233FD7" w:rsidP="00233FD7">
            <w:pPr>
              <w:jc w:val="left"/>
            </w:pPr>
            <w:r w:rsidRPr="00AC0D72">
              <w:t>17.12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228E057D" w14:textId="218E2335" w:rsidR="00233FD7" w:rsidRPr="00AC0D72" w:rsidRDefault="00233FD7" w:rsidP="00233FD7">
            <w:pPr>
              <w:jc w:val="left"/>
            </w:pPr>
            <w:r w:rsidRPr="00AC0D72">
              <w:t>Inter-RAT idle mode mobility to and from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6207E47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7AA40F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4095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2F018E7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169D9B3" w14:textId="77777777" w:rsidTr="00FA3519">
        <w:tc>
          <w:tcPr>
            <w:tcW w:w="546" w:type="dxa"/>
            <w:shd w:val="clear" w:color="auto" w:fill="FFFFFF" w:themeFill="background1"/>
          </w:tcPr>
          <w:p w14:paraId="36CF8C08" w14:textId="4AE650EF" w:rsidR="00233FD7" w:rsidRPr="00AC0D72" w:rsidRDefault="00233FD7" w:rsidP="00233FD7">
            <w:pPr>
              <w:jc w:val="left"/>
            </w:pPr>
            <w:r w:rsidRPr="00AC0D72">
              <w:t>17.13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5412AE4E" w14:textId="3638A99C" w:rsidR="00233FD7" w:rsidRPr="00AC0D72" w:rsidRDefault="00233FD7" w:rsidP="00233FD7">
            <w:pPr>
              <w:jc w:val="left"/>
            </w:pPr>
            <w:r w:rsidRPr="00AC0D72">
              <w:t>Restriction of use of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7B1E5B2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98B064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EFD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36DA855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FD8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78396E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83FFC14" w14:textId="77777777" w:rsidTr="00FA3519">
        <w:tc>
          <w:tcPr>
            <w:tcW w:w="546" w:type="dxa"/>
            <w:shd w:val="clear" w:color="auto" w:fill="FFFFFF" w:themeFill="background1"/>
          </w:tcPr>
          <w:p w14:paraId="278881B6" w14:textId="5D85E5DB" w:rsidR="00233FD7" w:rsidRPr="00AC0D72" w:rsidRDefault="00233FD7" w:rsidP="00233FD7">
            <w:pPr>
              <w:jc w:val="left"/>
            </w:pPr>
            <w:r w:rsidRPr="00AC0D72">
              <w:t>17.14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2BA55DD5" w14:textId="60513C70" w:rsidR="00233FD7" w:rsidRPr="00AC0D72" w:rsidRDefault="00233FD7" w:rsidP="00233FD7">
            <w:pPr>
              <w:jc w:val="left"/>
            </w:pPr>
            <w:r w:rsidRPr="00AC0D72">
              <w:t>Paging for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5325D76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057C43E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0733F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01FE49C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1360CBA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0372A6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FC93A04" w14:textId="77777777" w:rsidTr="00FA3519">
        <w:tc>
          <w:tcPr>
            <w:tcW w:w="546" w:type="dxa"/>
            <w:shd w:val="clear" w:color="auto" w:fill="FFFFFF" w:themeFill="background1"/>
          </w:tcPr>
          <w:p w14:paraId="28663A61" w14:textId="277ABFC4" w:rsidR="00233FD7" w:rsidRPr="00AC0D72" w:rsidRDefault="00233FD7" w:rsidP="00233FD7">
            <w:pPr>
              <w:jc w:val="left"/>
            </w:pPr>
            <w:r w:rsidRPr="00AC0D72">
              <w:t>17.15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398B33FA" w14:textId="6BC61025" w:rsidR="00233FD7" w:rsidRPr="00AC0D72" w:rsidRDefault="00233FD7" w:rsidP="00233FD7">
            <w:pPr>
              <w:jc w:val="left"/>
            </w:pPr>
            <w:r w:rsidRPr="00AC0D72">
              <w:t>Support of rate control of user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43D04CF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0B46EA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E7B84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1D8AF8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39CED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777E50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1B09A5" w14:textId="77777777" w:rsidTr="00FA3519">
        <w:tc>
          <w:tcPr>
            <w:tcW w:w="546" w:type="dxa"/>
            <w:shd w:val="clear" w:color="auto" w:fill="FFFFFF" w:themeFill="background1"/>
          </w:tcPr>
          <w:p w14:paraId="0E410B98" w14:textId="43B7473C" w:rsidR="00233FD7" w:rsidRPr="00AC0D72" w:rsidRDefault="00233FD7" w:rsidP="00233FD7">
            <w:pPr>
              <w:jc w:val="left"/>
            </w:pPr>
            <w:r w:rsidRPr="00AC0D72">
              <w:t>17.16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A00F454" w14:textId="12B03DD7" w:rsidR="00233FD7" w:rsidRPr="00AC0D72" w:rsidRDefault="00233FD7" w:rsidP="00233FD7">
            <w:pPr>
              <w:jc w:val="left"/>
            </w:pPr>
            <w:r w:rsidRPr="00AC0D72">
              <w:t>Control Plane Data Transfer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251ED25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9F706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1401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77742CB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9ABD3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3EE3E93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74BD55B" w14:textId="77777777" w:rsidTr="00FA3519">
        <w:tc>
          <w:tcPr>
            <w:tcW w:w="546" w:type="dxa"/>
            <w:shd w:val="clear" w:color="auto" w:fill="FFFFFF" w:themeFill="background1"/>
          </w:tcPr>
          <w:p w14:paraId="2C7BFAEF" w14:textId="5C092F39" w:rsidR="00233FD7" w:rsidRPr="00AC0D72" w:rsidRDefault="00233FD7" w:rsidP="00233FD7">
            <w:pPr>
              <w:jc w:val="left"/>
            </w:pPr>
            <w:r w:rsidRPr="00AC0D72">
              <w:t>17.17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5F9DABBA" w14:textId="5C907240" w:rsidR="00233FD7" w:rsidRPr="00AC0D72" w:rsidRDefault="00233FD7" w:rsidP="00233FD7">
            <w:pPr>
              <w:jc w:val="left"/>
            </w:pPr>
            <w:r w:rsidRPr="00AC0D72">
              <w:t>Service Gap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0DC18C6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TS5 23.501 clause </w:t>
            </w:r>
            <w:r w:rsidRPr="00AC0D72">
              <w:t>5.31.16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11A78D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A3A2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48774F6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B8CCD3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242D190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00026C" w14:textId="77777777" w:rsidTr="00FA3519">
        <w:tc>
          <w:tcPr>
            <w:tcW w:w="546" w:type="dxa"/>
            <w:shd w:val="clear" w:color="auto" w:fill="FFFFFF" w:themeFill="background1"/>
          </w:tcPr>
          <w:p w14:paraId="5DFDF94C" w14:textId="618F7684" w:rsidR="00233FD7" w:rsidRPr="00AC0D72" w:rsidRDefault="00233FD7" w:rsidP="00233FD7">
            <w:pPr>
              <w:jc w:val="left"/>
            </w:pPr>
            <w:r w:rsidRPr="00AC0D72">
              <w:t>17.18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7EE0" w14:textId="1968A13A" w:rsidR="00233FD7" w:rsidRPr="00AC0D72" w:rsidRDefault="00233FD7" w:rsidP="00233FD7">
            <w:pPr>
              <w:jc w:val="left"/>
            </w:pPr>
            <w:r w:rsidRPr="00AC0D72">
              <w:t>Inter-UE QoS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759ECD5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63DE454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196AA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4689C2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2DE87B4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E40864A" w14:textId="77777777" w:rsidTr="00FA3519">
        <w:tc>
          <w:tcPr>
            <w:tcW w:w="546" w:type="dxa"/>
            <w:shd w:val="clear" w:color="auto" w:fill="FFFFFF" w:themeFill="background1"/>
          </w:tcPr>
          <w:p w14:paraId="4F0935B5" w14:textId="1D1638D8" w:rsidR="00233FD7" w:rsidRPr="00AC0D72" w:rsidRDefault="00233FD7" w:rsidP="00233FD7">
            <w:pPr>
              <w:jc w:val="left"/>
            </w:pPr>
            <w:r w:rsidRPr="00AC0D72">
              <w:t>17.19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2E7D4BEA" w14:textId="103B53C4" w:rsidR="00233FD7" w:rsidRPr="00AC0D72" w:rsidRDefault="00233FD7" w:rsidP="00233FD7">
            <w:pPr>
              <w:jc w:val="left"/>
            </w:pPr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31BE2C1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61141B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6F4C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48940C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A2315C" w14:textId="72A1D8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F4C5C08" w14:textId="45FD8A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2AB7B6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F018EA0" w14:textId="77777777" w:rsidTr="00FA3519">
        <w:tc>
          <w:tcPr>
            <w:tcW w:w="546" w:type="dxa"/>
            <w:shd w:val="clear" w:color="auto" w:fill="FFFFFF" w:themeFill="background1"/>
          </w:tcPr>
          <w:p w14:paraId="5A84D132" w14:textId="11851045" w:rsidR="00233FD7" w:rsidRPr="00AC0D72" w:rsidRDefault="00233FD7" w:rsidP="00233FD7">
            <w:pPr>
              <w:jc w:val="left"/>
            </w:pPr>
            <w:r w:rsidRPr="00AC0D72">
              <w:lastRenderedPageBreak/>
              <w:t>17.20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32478D43" w14:textId="1A08B141" w:rsidR="00233FD7" w:rsidRPr="00AC0D72" w:rsidRDefault="00233FD7" w:rsidP="00233FD7">
            <w:pPr>
              <w:jc w:val="left"/>
            </w:pPr>
            <w:r w:rsidRPr="00AC0D72">
              <w:t>QoS model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2325E29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5B6E954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D96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8306FD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242C3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5540420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E8C9367" w14:textId="77777777" w:rsidTr="00FA3519">
        <w:tc>
          <w:tcPr>
            <w:tcW w:w="546" w:type="dxa"/>
            <w:shd w:val="clear" w:color="auto" w:fill="FFFFFF" w:themeFill="background1"/>
          </w:tcPr>
          <w:p w14:paraId="7FC54791" w14:textId="1338165F" w:rsidR="00233FD7" w:rsidRPr="00AC0D72" w:rsidRDefault="00233FD7" w:rsidP="00233FD7">
            <w:pPr>
              <w:jc w:val="left"/>
            </w:pPr>
            <w:r w:rsidRPr="00AC0D72">
              <w:t>17.21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C1D33D" w14:textId="593FCDC1" w:rsidR="00233FD7" w:rsidRPr="00AC0D72" w:rsidRDefault="00233FD7" w:rsidP="00233FD7">
            <w:pPr>
              <w:jc w:val="left"/>
            </w:pPr>
            <w:r w:rsidRPr="00AC0D72">
              <w:t>Category M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0DC389F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3C6262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E385AB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43E5DC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90B3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2452F6B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1DD08E6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233FD7" w:rsidRPr="00AC0D72" w:rsidRDefault="00233FD7" w:rsidP="00233FD7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233FD7" w:rsidRPr="00AC0D72" w:rsidRDefault="00233FD7" w:rsidP="00233FD7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233FD7" w:rsidRPr="00AC0D72" w:rsidRDefault="00233FD7" w:rsidP="00233FD7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233FD7" w:rsidRPr="00AC0D72" w:rsidRDefault="00233FD7" w:rsidP="00233FD7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233FD7" w:rsidRPr="00AC0D72" w:rsidRDefault="00233FD7" w:rsidP="00233FD7">
            <w:pPr>
              <w:jc w:val="left"/>
            </w:pPr>
            <w:bookmarkStart w:id="5" w:name="_Toc36188093"/>
            <w:bookmarkStart w:id="6" w:name="_Toc45183998"/>
            <w:bookmarkStart w:id="7" w:name="_Toc47342840"/>
            <w:bookmarkStart w:id="8" w:name="_Toc51769542"/>
            <w:bookmarkStart w:id="9" w:name="_Toc170190853"/>
            <w:r w:rsidRPr="00AC0D72">
              <w:t>Per QoS Flow per UE QoS Monitoring</w:t>
            </w:r>
            <w:bookmarkEnd w:id="5"/>
            <w:bookmarkEnd w:id="6"/>
            <w:bookmarkEnd w:id="7"/>
            <w:bookmarkEnd w:id="8"/>
            <w:bookmarkEnd w:id="9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233FD7" w:rsidRPr="00AC0D72" w:rsidRDefault="00233FD7" w:rsidP="00233FD7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233FD7" w:rsidRPr="00AC0D72" w:rsidRDefault="00233FD7" w:rsidP="00233FD7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1CA9BE52" w:rsidR="00233FD7" w:rsidRPr="00AC0D72" w:rsidRDefault="00233FD7" w:rsidP="00233FD7">
            <w:pPr>
              <w:jc w:val="left"/>
            </w:pPr>
            <w:r w:rsidRPr="00AC0D72">
              <w:t>18.5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233FD7" w:rsidRPr="00AC0D72" w:rsidRDefault="00233FD7" w:rsidP="00233FD7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233FD7" w:rsidRPr="00AC0D72" w:rsidRDefault="00233FD7" w:rsidP="00233FD7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233FD7" w:rsidRPr="00AC0D72" w:rsidRDefault="00233FD7" w:rsidP="00233FD7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F3E2F1B" w14:textId="77777777" w:rsidTr="00FA3519">
        <w:tc>
          <w:tcPr>
            <w:tcW w:w="546" w:type="dxa"/>
          </w:tcPr>
          <w:p w14:paraId="50CC9434" w14:textId="57244451" w:rsidR="00233FD7" w:rsidRPr="00AC0D72" w:rsidRDefault="00233FD7" w:rsidP="00233FD7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233FD7" w:rsidRPr="00AC0D72" w:rsidRDefault="00233FD7" w:rsidP="00233FD7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E63C1AC" w14:textId="77777777" w:rsidTr="00FA3519">
        <w:tc>
          <w:tcPr>
            <w:tcW w:w="546" w:type="dxa"/>
            <w:shd w:val="clear" w:color="auto" w:fill="E7E6E6" w:themeFill="background2"/>
          </w:tcPr>
          <w:p w14:paraId="2945448B" w14:textId="15CB165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20</w:t>
            </w:r>
          </w:p>
        </w:tc>
        <w:tc>
          <w:tcPr>
            <w:tcW w:w="2970" w:type="dxa"/>
            <w:shd w:val="clear" w:color="auto" w:fill="E7E6E6" w:themeFill="background2"/>
          </w:tcPr>
          <w:p w14:paraId="72CC92BA" w14:textId="03AD453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Edge Computing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E532A6" w:rsidRPr="00AC0D72" w14:paraId="00E1CEF6" w14:textId="77777777" w:rsidTr="00FA3519">
        <w:tc>
          <w:tcPr>
            <w:tcW w:w="546" w:type="dxa"/>
            <w:shd w:val="clear" w:color="auto" w:fill="FFFFFF" w:themeFill="background1"/>
          </w:tcPr>
          <w:p w14:paraId="441E3B1A" w14:textId="62C591AB" w:rsidR="00E532A6" w:rsidRPr="00AC0D72" w:rsidRDefault="00E532A6" w:rsidP="00233FD7">
            <w:pPr>
              <w:jc w:val="left"/>
            </w:pPr>
            <w:r>
              <w:t>20.1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6CE1C60" w14:textId="37A81720" w:rsidR="00E532A6" w:rsidRPr="00AC0D72" w:rsidRDefault="00E532A6" w:rsidP="00233FD7">
            <w:pPr>
              <w:jc w:val="left"/>
            </w:pPr>
            <w:r w:rsidRPr="00E532A6">
              <w:t>EASDF: Discovery of EAS using DNS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7E4696E4" w:rsidR="00E532A6" w:rsidRPr="00AC0D72" w:rsidRDefault="00E532A6" w:rsidP="00233FD7">
            <w:pPr>
              <w:jc w:val="left"/>
              <w:rPr>
                <w:lang w:eastAsia="ko-KR"/>
              </w:rPr>
            </w:pPr>
            <w:r w:rsidRPr="00E532A6">
              <w:rPr>
                <w:lang w:eastAsia="ko-KR"/>
              </w:rPr>
              <w:t>TS 23.548 clause 6.2.3.2.2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3E9B325A" w:rsidR="00E532A6" w:rsidRPr="00AC0D72" w:rsidRDefault="00E532A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5FF3F3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F84091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4103AAF6" w:rsidR="00E532A6" w:rsidRPr="00AC0D72" w:rsidRDefault="00E532A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6F4C8A65" w14:textId="77777777" w:rsidTr="00FA3519">
        <w:tc>
          <w:tcPr>
            <w:tcW w:w="546" w:type="dxa"/>
            <w:shd w:val="clear" w:color="auto" w:fill="FFFFFF" w:themeFill="background1"/>
          </w:tcPr>
          <w:p w14:paraId="0C0F1BEC" w14:textId="0A959CD6" w:rsidR="00505E66" w:rsidRDefault="00936FC6" w:rsidP="00233FD7">
            <w:pPr>
              <w:jc w:val="left"/>
            </w:pPr>
            <w:r>
              <w:t>20.2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AAEDF03" w14:textId="52AAC8AB" w:rsidR="00505E66" w:rsidRPr="00E532A6" w:rsidRDefault="00D91E0C" w:rsidP="00233FD7">
            <w:pPr>
              <w:jc w:val="left"/>
            </w:pPr>
            <w:r>
              <w:t>EAS Discovery Procedure with Local DNS Server/Resolver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1C435753" w:rsidR="00505E66" w:rsidRPr="00E532A6" w:rsidRDefault="00EA71E1" w:rsidP="00233FD7">
            <w:pPr>
              <w:jc w:val="left"/>
              <w:rPr>
                <w:lang w:eastAsia="ko-KR"/>
              </w:rPr>
            </w:pPr>
            <w:r w:rsidRPr="00EA71E1">
              <w:rPr>
                <w:lang w:eastAsia="ko-KR"/>
              </w:rPr>
              <w:t>TS 23.548 clause 6.2.3.2.3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59C82BB4" w:rsidR="00505E66" w:rsidRDefault="00F514E2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39007F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B71770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33EDA07E" w:rsidR="00505E66" w:rsidRDefault="007561C8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10316586" w14:textId="77777777" w:rsidTr="00FA3519">
        <w:tc>
          <w:tcPr>
            <w:tcW w:w="546" w:type="dxa"/>
            <w:shd w:val="clear" w:color="auto" w:fill="FFFFFF" w:themeFill="background1"/>
          </w:tcPr>
          <w:p w14:paraId="2AF1068C" w14:textId="3D1D0270" w:rsidR="00505E66" w:rsidRDefault="00936FC6" w:rsidP="00233FD7">
            <w:pPr>
              <w:jc w:val="left"/>
            </w:pPr>
            <w:r>
              <w:t>20.3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B94E88C" w14:textId="6048D419" w:rsidR="00505E66" w:rsidRPr="00E532A6" w:rsidRDefault="00EA71E1" w:rsidP="00233FD7">
            <w:pPr>
              <w:jc w:val="left"/>
            </w:pPr>
            <w:r w:rsidRPr="00EA71E1">
              <w:t>EAS Deployment Information (EDI) (i.e., AF providing EDI, capability to obtain and maintain EAS Deployment Information mapping table between IP address/range with DNAI)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3E1C7A88" w:rsidR="00505E66" w:rsidRPr="00E532A6" w:rsidRDefault="00693DDC" w:rsidP="00233FD7">
            <w:pPr>
              <w:jc w:val="left"/>
              <w:rPr>
                <w:lang w:eastAsia="ko-KR"/>
              </w:rPr>
            </w:pPr>
            <w:r w:rsidRPr="00693DDC">
              <w:rPr>
                <w:lang w:eastAsia="ko-KR"/>
              </w:rPr>
              <w:t>TS 23.548 clause 6.2.3.4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3A11750D" w:rsidR="00505E66" w:rsidRDefault="00560EB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D80293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70B189A4" w:rsidR="00505E66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2261F539" w14:textId="77777777" w:rsidTr="00FA3519">
        <w:tc>
          <w:tcPr>
            <w:tcW w:w="546" w:type="dxa"/>
            <w:shd w:val="clear" w:color="auto" w:fill="FFFFFF" w:themeFill="background1"/>
          </w:tcPr>
          <w:p w14:paraId="1323EA26" w14:textId="7698474D" w:rsidR="00505E66" w:rsidRDefault="00936FC6" w:rsidP="00233FD7">
            <w:pPr>
              <w:jc w:val="left"/>
            </w:pPr>
            <w:r>
              <w:t>20.4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3DA73DE" w14:textId="2D9EC720" w:rsidR="00505E66" w:rsidRPr="00E532A6" w:rsidRDefault="00492FAE" w:rsidP="00233FD7">
            <w:pPr>
              <w:jc w:val="left"/>
            </w:pPr>
            <w:r>
              <w:t xml:space="preserve">Edge relocation: </w:t>
            </w:r>
            <w:r w:rsidR="001B7142" w:rsidRPr="001B7142">
              <w:t>Simultaneous Connectivity over source and target 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0D573A50" w:rsidR="00505E66" w:rsidRPr="00E532A6" w:rsidRDefault="00297C8A" w:rsidP="00233FD7">
            <w:pPr>
              <w:jc w:val="left"/>
              <w:rPr>
                <w:lang w:eastAsia="ko-KR"/>
              </w:rPr>
            </w:pPr>
            <w:r w:rsidRPr="00297C8A">
              <w:rPr>
                <w:lang w:eastAsia="ko-KR"/>
              </w:rPr>
              <w:t xml:space="preserve">TS 23.548 clause 6.3.4 </w:t>
            </w:r>
            <w:r w:rsidRPr="00297C8A">
              <w:rPr>
                <w:lang w:eastAsia="ko-KR"/>
              </w:rPr>
              <w:lastRenderedPageBreak/>
              <w:t>and Annex F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283C52C9" w:rsidR="00505E66" w:rsidRDefault="00560EB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354A13A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15A8CD8C" w:rsidR="00505E66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7561C8" w:rsidRPr="00AC0D72" w14:paraId="632A9D48" w14:textId="77777777">
        <w:tc>
          <w:tcPr>
            <w:tcW w:w="546" w:type="dxa"/>
            <w:shd w:val="clear" w:color="auto" w:fill="FFFFFF" w:themeFill="background1"/>
          </w:tcPr>
          <w:p w14:paraId="3EAE3F90" w14:textId="0EE70392" w:rsidR="007561C8" w:rsidRDefault="00936FC6">
            <w:pPr>
              <w:jc w:val="left"/>
            </w:pPr>
            <w:r>
              <w:t>20.5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DC93CFF" w14:textId="77777777" w:rsidR="007561C8" w:rsidRPr="00E62867" w:rsidRDefault="007561C8">
            <w:pPr>
              <w:jc w:val="left"/>
            </w:pPr>
            <w:r w:rsidRPr="00CF7B5A">
              <w:t>EAS IP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77777777" w:rsidR="007561C8" w:rsidRPr="00E532A6" w:rsidRDefault="007561C8">
            <w:pPr>
              <w:jc w:val="left"/>
              <w:rPr>
                <w:lang w:eastAsia="ko-KR"/>
              </w:rPr>
            </w:pPr>
            <w:r w:rsidRPr="00CF7B5A">
              <w:rPr>
                <w:lang w:eastAsia="ko-KR"/>
              </w:rPr>
              <w:t>TS 23.548 clause 6.3.3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37688D2F" w:rsidR="007561C8" w:rsidRDefault="007561C8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4626C47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369B0090" w:rsidR="007561C8" w:rsidRDefault="0008013F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784525A6" w14:textId="77777777" w:rsidTr="00FA3519">
        <w:tc>
          <w:tcPr>
            <w:tcW w:w="546" w:type="dxa"/>
            <w:shd w:val="clear" w:color="auto" w:fill="FFFFFF" w:themeFill="background1"/>
          </w:tcPr>
          <w:p w14:paraId="4C6D0B22" w14:textId="513279D4" w:rsidR="00505E66" w:rsidRDefault="00936FC6" w:rsidP="00233FD7">
            <w:pPr>
              <w:jc w:val="left"/>
            </w:pPr>
            <w:r>
              <w:t>20.6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E50E31C" w14:textId="34BA502B" w:rsidR="00505E66" w:rsidRPr="00E532A6" w:rsidRDefault="00E62867" w:rsidP="00233FD7">
            <w:pPr>
              <w:jc w:val="left"/>
            </w:pPr>
            <w:r w:rsidRPr="00E62867">
              <w:t>HR-SBO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095E2A60" w:rsidR="00505E66" w:rsidRPr="00E532A6" w:rsidRDefault="00354525" w:rsidP="00233FD7">
            <w:pPr>
              <w:jc w:val="left"/>
              <w:rPr>
                <w:lang w:eastAsia="ko-KR"/>
              </w:rPr>
            </w:pPr>
            <w:r w:rsidRPr="00354525">
              <w:rPr>
                <w:lang w:eastAsia="ko-KR"/>
              </w:rPr>
              <w:t>TS 23.548 clause 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77777777" w:rsidR="00505E66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5DC6759A" w:rsidR="00505E66" w:rsidRPr="00AC0D72" w:rsidRDefault="003545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12745703" w:rsidR="00505E66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560EB7" w:rsidRPr="00AC0D72" w14:paraId="7A09175F" w14:textId="77777777" w:rsidTr="00FA3519">
        <w:tc>
          <w:tcPr>
            <w:tcW w:w="546" w:type="dxa"/>
            <w:shd w:val="clear" w:color="auto" w:fill="FFFFFF" w:themeFill="background1"/>
          </w:tcPr>
          <w:p w14:paraId="718A7378" w14:textId="687747B0" w:rsidR="00560EB7" w:rsidRDefault="009545A3" w:rsidP="00233FD7">
            <w:pPr>
              <w:jc w:val="left"/>
            </w:pPr>
            <w:r>
              <w:t>20.</w:t>
            </w:r>
            <w:r w:rsidR="001711EB"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677CB3CF" w14:textId="2280E6DF" w:rsidR="00560EB7" w:rsidRPr="00E62867" w:rsidRDefault="00354525" w:rsidP="00233FD7">
            <w:pPr>
              <w:jc w:val="left"/>
            </w:pPr>
            <w:r w:rsidRPr="00354525">
              <w:t>I-SMF insertion for local offloading management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7573D3CC" w:rsidR="00560EB7" w:rsidRPr="00E532A6" w:rsidRDefault="00992B75" w:rsidP="00233FD7">
            <w:pPr>
              <w:jc w:val="left"/>
              <w:rPr>
                <w:lang w:eastAsia="ko-KR"/>
              </w:rPr>
            </w:pPr>
            <w:r w:rsidRPr="00992B75">
              <w:rPr>
                <w:lang w:eastAsia="ko-KR"/>
              </w:rPr>
              <w:t>TS 23.548 clause 6.10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77777777" w:rsidR="00560EB7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4A2C9B30" w:rsidR="00560EB7" w:rsidRPr="00AC0D72" w:rsidRDefault="0077647A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6B062FFB" w:rsidR="00560EB7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</w:tr>
      <w:tr w:rsidR="00560EB7" w:rsidRPr="00AC0D72" w14:paraId="3D007BB7" w14:textId="77777777" w:rsidTr="00FA3519">
        <w:tc>
          <w:tcPr>
            <w:tcW w:w="546" w:type="dxa"/>
            <w:shd w:val="clear" w:color="auto" w:fill="FFFFFF" w:themeFill="background1"/>
          </w:tcPr>
          <w:p w14:paraId="37E2FFD1" w14:textId="4B4AE114" w:rsidR="00560EB7" w:rsidRDefault="001711EB" w:rsidP="00233FD7">
            <w:pPr>
              <w:jc w:val="left"/>
            </w:pPr>
            <w:r>
              <w:t>20.8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A7CCBEC" w14:textId="4EFC1FD6" w:rsidR="00560EB7" w:rsidRPr="00E62867" w:rsidRDefault="00051EAA" w:rsidP="00233FD7">
            <w:pPr>
              <w:jc w:val="left"/>
            </w:pPr>
            <w:r w:rsidRPr="00051EAA">
              <w:t>Common EAS/DNAI selection for group of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556F4BBA" w:rsidR="00560EB7" w:rsidRPr="00E532A6" w:rsidRDefault="00E05512" w:rsidP="00233FD7">
            <w:pPr>
              <w:jc w:val="left"/>
              <w:rPr>
                <w:lang w:eastAsia="ko-KR"/>
              </w:rPr>
            </w:pPr>
            <w:r w:rsidRPr="00E05512">
              <w:rPr>
                <w:lang w:eastAsia="ko-KR"/>
              </w:rPr>
              <w:t>TS 23.548 clause 6.2.3.2.4 and 6.2.3.2.5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77777777" w:rsidR="00560EB7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04F0C5B0" w:rsidR="00560EB7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233FD7" w:rsidRPr="00AC0D72" w:rsidRDefault="00233FD7" w:rsidP="00233FD7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233FD7" w:rsidRPr="00AC0D72" w:rsidRDefault="00D2044D" w:rsidP="00233FD7">
            <w:pPr>
              <w:jc w:val="left"/>
            </w:pPr>
            <w:r>
              <w:t>UE and network enhancements</w:t>
            </w:r>
            <w:r w:rsidRPr="00AC0D72">
              <w:t xml:space="preserve"> </w:t>
            </w:r>
            <w:r w:rsidR="00233FD7" w:rsidRPr="00AC0D72">
              <w:t xml:space="preserve">for </w:t>
            </w:r>
            <w:proofErr w:type="gramStart"/>
            <w:r w:rsidR="00233FD7" w:rsidRPr="00AC0D72">
              <w:t>Multi-USIM UE</w:t>
            </w:r>
            <w:r>
              <w:t>s</w:t>
            </w:r>
            <w:proofErr w:type="gram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AA1F0A" w14:textId="77777777" w:rsidTr="00FA3519">
        <w:tc>
          <w:tcPr>
            <w:tcW w:w="546" w:type="dxa"/>
            <w:shd w:val="clear" w:color="auto" w:fill="E7E6E6" w:themeFill="background2"/>
          </w:tcPr>
          <w:p w14:paraId="4B421158" w14:textId="3DC9FD86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22</w:t>
            </w:r>
          </w:p>
        </w:tc>
        <w:tc>
          <w:tcPr>
            <w:tcW w:w="2970" w:type="dxa"/>
            <w:shd w:val="clear" w:color="auto" w:fill="E7E6E6" w:themeFill="background2"/>
          </w:tcPr>
          <w:p w14:paraId="312001A2" w14:textId="13E239BE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Network analytics</w:t>
            </w:r>
            <w:r w:rsidR="006D2A7C">
              <w:rPr>
                <w:b/>
                <w:bCs/>
                <w:lang w:eastAsia="ko-KR"/>
              </w:rPr>
              <w:t xml:space="preserve">, </w:t>
            </w:r>
            <w:r w:rsidRPr="00AC0D72">
              <w:rPr>
                <w:b/>
                <w:bCs/>
                <w:lang w:eastAsia="ko-KR"/>
              </w:rPr>
              <w:t>AIML</w:t>
            </w:r>
            <w:r w:rsidR="006D2A7C">
              <w:rPr>
                <w:b/>
                <w:bCs/>
                <w:lang w:eastAsia="ko-KR"/>
              </w:rPr>
              <w:t xml:space="preserve"> and related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7D5B6C" w14:textId="77777777" w:rsidTr="00FA3519">
        <w:tc>
          <w:tcPr>
            <w:tcW w:w="546" w:type="dxa"/>
          </w:tcPr>
          <w:p w14:paraId="4FC850F1" w14:textId="090FCB3C" w:rsidR="00233FD7" w:rsidRPr="00AC0D72" w:rsidRDefault="00233FD7" w:rsidP="00233FD7">
            <w:pPr>
              <w:jc w:val="left"/>
            </w:pPr>
            <w:r w:rsidRPr="00AC0D72">
              <w:t>22.1</w:t>
            </w:r>
          </w:p>
        </w:tc>
        <w:tc>
          <w:tcPr>
            <w:tcW w:w="2970" w:type="dxa"/>
          </w:tcPr>
          <w:p w14:paraId="5D758983" w14:textId="53BE8A3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Network Analytics architecture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6D078EA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5F8EF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DC9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56174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CF09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686600" w:rsidRPr="00AC0D72" w14:paraId="47E6AB4F" w14:textId="77777777" w:rsidTr="00FA3519">
        <w:tc>
          <w:tcPr>
            <w:tcW w:w="546" w:type="dxa"/>
          </w:tcPr>
          <w:p w14:paraId="557A7F56" w14:textId="2090C90F" w:rsidR="00686600" w:rsidRPr="00AC0D72" w:rsidRDefault="00686600" w:rsidP="00233FD7">
            <w:pPr>
              <w:jc w:val="left"/>
            </w:pPr>
            <w:r w:rsidRPr="00AC0D72">
              <w:t>22.</w:t>
            </w:r>
            <w:r>
              <w:t>2</w:t>
            </w:r>
          </w:p>
        </w:tc>
        <w:tc>
          <w:tcPr>
            <w:tcW w:w="2970" w:type="dxa"/>
          </w:tcPr>
          <w:p w14:paraId="5773D8F6" w14:textId="23BCA887" w:rsidR="00686600" w:rsidRPr="00AC0D72" w:rsidRDefault="00686600" w:rsidP="00233FD7">
            <w:pPr>
              <w:jc w:val="left"/>
            </w:pPr>
            <w:r>
              <w:t>Data collection from NFs and OAM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2138FDCD" w:rsidR="00686600" w:rsidRPr="00AC0D72" w:rsidRDefault="009D325B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</w:t>
            </w:r>
            <w:r w:rsidR="00715416">
              <w:rPr>
                <w:lang w:eastAsia="ko-KR"/>
              </w:rPr>
              <w:t>6.2</w:t>
            </w:r>
            <w:r w:rsidR="002372F5">
              <w:rPr>
                <w:lang w:eastAsia="ko-KR"/>
              </w:rPr>
              <w:t>.2 and 6.2.3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67E40C0" w14:textId="14F7E6DB" w:rsidR="00686600" w:rsidRPr="00AC0D72" w:rsidRDefault="0071541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486C6CA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850056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D022D7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DD555C4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5B58B643" w:rsidR="00686600" w:rsidRPr="00AC0D72" w:rsidRDefault="0071541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</w:tr>
      <w:tr w:rsidR="00CC458E" w:rsidRPr="00AC0D72" w14:paraId="2F49A816" w14:textId="77777777" w:rsidTr="00FA3519">
        <w:tc>
          <w:tcPr>
            <w:tcW w:w="546" w:type="dxa"/>
          </w:tcPr>
          <w:p w14:paraId="6716973E" w14:textId="08814DD9" w:rsidR="00CC458E" w:rsidRPr="00AC0D72" w:rsidRDefault="00E26DA4" w:rsidP="00233FD7">
            <w:pPr>
              <w:jc w:val="left"/>
            </w:pPr>
            <w:r w:rsidRPr="00AC0D72">
              <w:t>22.</w:t>
            </w:r>
            <w:r>
              <w:t>3</w:t>
            </w:r>
          </w:p>
        </w:tc>
        <w:tc>
          <w:tcPr>
            <w:tcW w:w="2970" w:type="dxa"/>
          </w:tcPr>
          <w:p w14:paraId="68B52640" w14:textId="72DB1086" w:rsidR="00CC458E" w:rsidRDefault="00CC458E" w:rsidP="00233FD7">
            <w:pPr>
              <w:jc w:val="left"/>
              <w:rPr>
                <w:lang w:eastAsia="zh-CN"/>
              </w:rPr>
            </w:pPr>
            <w:r w:rsidRPr="005D2CF1">
              <w:rPr>
                <w:noProof/>
              </w:rPr>
              <w:t>Correlation between network data and service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033B7D34" w:rsidR="00CC458E" w:rsidRPr="00AC0D72" w:rsidRDefault="00CC458E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7E64D3">
              <w:rPr>
                <w:lang w:eastAsia="ko-KR"/>
              </w:rPr>
              <w:t>2.4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9479A7" w14:textId="77777777" w:rsidR="00CC458E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0BD522" w14:textId="779F9252" w:rsidR="00CC458E" w:rsidRDefault="00E26DA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FC4E8C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E00B6FC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C78C7D3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77777777" w:rsidR="00CC458E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</w:tr>
      <w:tr w:rsidR="00A4178D" w:rsidRPr="00AC0D72" w14:paraId="7647764D" w14:textId="77777777" w:rsidTr="00FA3519">
        <w:tc>
          <w:tcPr>
            <w:tcW w:w="546" w:type="dxa"/>
          </w:tcPr>
          <w:p w14:paraId="3BBA0A89" w14:textId="66D68798" w:rsidR="00A4178D" w:rsidRPr="00AC0D72" w:rsidRDefault="00E26DA4" w:rsidP="00233FD7">
            <w:pPr>
              <w:jc w:val="left"/>
            </w:pPr>
            <w:r w:rsidRPr="00AC0D72">
              <w:t>22.</w:t>
            </w:r>
            <w:r>
              <w:t>4</w:t>
            </w:r>
          </w:p>
        </w:tc>
        <w:tc>
          <w:tcPr>
            <w:tcW w:w="2970" w:type="dxa"/>
          </w:tcPr>
          <w:p w14:paraId="6B32FB84" w14:textId="7DF5BB02" w:rsidR="00A4178D" w:rsidRDefault="00A4178D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Time coordination across multiple NWDAF instances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2013426C" w:rsidR="00A4178D" w:rsidRPr="00AC0D72" w:rsidRDefault="00A4178D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7E64D3">
              <w:rPr>
                <w:lang w:eastAsia="ko-KR"/>
              </w:rPr>
              <w:t>2.</w:t>
            </w:r>
            <w:r w:rsidR="008C1925">
              <w:rPr>
                <w:lang w:eastAsia="ko-KR"/>
              </w:rPr>
              <w:t>5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E66177E" w14:textId="77777777" w:rsidR="00A4178D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FFCFD" w14:textId="59D76118" w:rsidR="00A4178D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DB942F0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86037AE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44CE59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5BAF2039" w:rsidR="00A4178D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</w:tr>
      <w:tr w:rsidR="00917A56" w:rsidRPr="00AC0D72" w14:paraId="7B77BBC7" w14:textId="77777777" w:rsidTr="00FA3519">
        <w:tc>
          <w:tcPr>
            <w:tcW w:w="546" w:type="dxa"/>
          </w:tcPr>
          <w:p w14:paraId="5D2F402F" w14:textId="5A205737" w:rsidR="00917A56" w:rsidRPr="00AC0D72" w:rsidRDefault="00E26DA4" w:rsidP="00233FD7">
            <w:pPr>
              <w:jc w:val="left"/>
            </w:pPr>
            <w:r w:rsidRPr="00AC0D72">
              <w:t>22.</w:t>
            </w:r>
            <w:r>
              <w:t>5</w:t>
            </w:r>
          </w:p>
        </w:tc>
        <w:tc>
          <w:tcPr>
            <w:tcW w:w="2970" w:type="dxa"/>
          </w:tcPr>
          <w:p w14:paraId="78BE36E5" w14:textId="128C47F2" w:rsidR="00917A56" w:rsidRDefault="00917A56" w:rsidP="00233FD7">
            <w:pPr>
              <w:jc w:val="left"/>
            </w:pPr>
            <w:r>
              <w:rPr>
                <w:lang w:eastAsia="zh-CN"/>
              </w:rPr>
              <w:t>Enhanced Procedures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175D25F8" w:rsidR="00917A56" w:rsidRPr="00AC0D72" w:rsidRDefault="00917A56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</w:t>
            </w:r>
            <w:r w:rsidR="00222077">
              <w:rPr>
                <w:lang w:eastAsia="ko-KR"/>
              </w:rPr>
              <w:t>.6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B29B494" w14:textId="77777777" w:rsidR="00917A56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15414" w14:textId="4A09F5FB" w:rsidR="00917A56" w:rsidRPr="00AC0D72" w:rsidRDefault="002220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0036A98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9E489A0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F809D2A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07A76F4A" w:rsidR="00917A56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</w:tr>
      <w:tr w:rsidR="00C41A2D" w:rsidRPr="00AC0D72" w14:paraId="41015422" w14:textId="77777777" w:rsidTr="00FA3519">
        <w:tc>
          <w:tcPr>
            <w:tcW w:w="546" w:type="dxa"/>
          </w:tcPr>
          <w:p w14:paraId="586655D1" w14:textId="6E6C219E" w:rsidR="00C41A2D" w:rsidRPr="00AC0D72" w:rsidRDefault="00E26DA4" w:rsidP="00233FD7">
            <w:pPr>
              <w:jc w:val="left"/>
            </w:pPr>
            <w:r w:rsidRPr="00AC0D72">
              <w:t>22.</w:t>
            </w:r>
            <w:r>
              <w:t>6</w:t>
            </w:r>
          </w:p>
        </w:tc>
        <w:tc>
          <w:tcPr>
            <w:tcW w:w="2970" w:type="dxa"/>
          </w:tcPr>
          <w:p w14:paraId="68F71109" w14:textId="54ED1AE2" w:rsidR="00C41A2D" w:rsidRDefault="00C41A2D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Data Collection with Event Muting Mechanism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7B39495F" w:rsidR="00C41A2D" w:rsidRPr="00AC0D72" w:rsidRDefault="00C41A2D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</w:t>
            </w:r>
            <w:r w:rsidR="000A7E14">
              <w:rPr>
                <w:lang w:eastAsia="ko-KR"/>
              </w:rPr>
              <w:t>7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8376FC" w14:textId="77777777" w:rsidR="00C41A2D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C788AC0" w14:textId="2548A37D" w:rsidR="00C41A2D" w:rsidRDefault="000A7E1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76F9C21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D02562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DB0777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3D0BBA07" w:rsidR="00C41A2D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</w:tr>
      <w:tr w:rsidR="00C41A2D" w:rsidRPr="00AC0D72" w14:paraId="01DD5DE7" w14:textId="77777777" w:rsidTr="00FA3519">
        <w:tc>
          <w:tcPr>
            <w:tcW w:w="546" w:type="dxa"/>
          </w:tcPr>
          <w:p w14:paraId="27E056B8" w14:textId="5E5ABF44" w:rsidR="00C41A2D" w:rsidRPr="00AC0D72" w:rsidRDefault="00E26DA4" w:rsidP="00233FD7">
            <w:pPr>
              <w:jc w:val="left"/>
            </w:pPr>
            <w:r w:rsidRPr="00AC0D72">
              <w:t>22.</w:t>
            </w:r>
            <w:r>
              <w:t>7</w:t>
            </w:r>
          </w:p>
        </w:tc>
        <w:tc>
          <w:tcPr>
            <w:tcW w:w="2970" w:type="dxa"/>
          </w:tcPr>
          <w:p w14:paraId="646BA06A" w14:textId="58B8CDB6" w:rsidR="00C41A2D" w:rsidRDefault="00D45A2E" w:rsidP="00233FD7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Data Collection from the UE Application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173ECAEC" w:rsidR="00C41A2D" w:rsidRPr="00AC0D72" w:rsidRDefault="00D45A2E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</w:t>
            </w:r>
            <w:r w:rsidR="00522195">
              <w:rPr>
                <w:lang w:eastAsia="ko-KR"/>
              </w:rPr>
              <w:t>8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065D3E" w14:textId="77777777" w:rsidR="00C41A2D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733CF17" w14:textId="2058F261" w:rsidR="00C41A2D" w:rsidRDefault="00E26DA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99C8EB5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F127555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22C0A4F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4DC13718" w:rsidR="00C41A2D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</w:tr>
      <w:tr w:rsidR="00C41A2D" w:rsidRPr="00AC0D72" w14:paraId="6565CB17" w14:textId="77777777" w:rsidTr="00FA3519">
        <w:tc>
          <w:tcPr>
            <w:tcW w:w="546" w:type="dxa"/>
          </w:tcPr>
          <w:p w14:paraId="4882A7B6" w14:textId="0601B6DC" w:rsidR="00C41A2D" w:rsidRPr="00AC0D72" w:rsidRDefault="00E26DA4" w:rsidP="00233FD7">
            <w:pPr>
              <w:jc w:val="left"/>
            </w:pPr>
            <w:r w:rsidRPr="00AC0D72">
              <w:t>22.</w:t>
            </w:r>
            <w:r>
              <w:t>8</w:t>
            </w:r>
          </w:p>
        </w:tc>
        <w:tc>
          <w:tcPr>
            <w:tcW w:w="2970" w:type="dxa"/>
          </w:tcPr>
          <w:p w14:paraId="5768C7CF" w14:textId="33541518" w:rsidR="00C41A2D" w:rsidRDefault="008A5074" w:rsidP="00233FD7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User consent for analytics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6CCF9DA6" w:rsidR="00C41A2D" w:rsidRPr="00AC0D72" w:rsidRDefault="008A5074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33271DF" w14:textId="77777777" w:rsidR="00C41A2D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473E5E" w14:textId="49A1DD33" w:rsidR="00C41A2D" w:rsidRDefault="00E26DA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5308B7F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621BBD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0CEE027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70390DE7" w:rsidR="00C41A2D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</w:tr>
      <w:tr w:rsidR="00222077" w:rsidRPr="00AC0D72" w14:paraId="71AE59DB" w14:textId="77777777" w:rsidTr="00FA3519">
        <w:tc>
          <w:tcPr>
            <w:tcW w:w="546" w:type="dxa"/>
          </w:tcPr>
          <w:p w14:paraId="12835D7F" w14:textId="35CAE566" w:rsidR="00222077" w:rsidRPr="00AC0D72" w:rsidRDefault="0016203A" w:rsidP="00233FD7">
            <w:pPr>
              <w:jc w:val="left"/>
            </w:pPr>
            <w:r w:rsidRPr="00AC0D72">
              <w:t>22.</w:t>
            </w:r>
            <w:r>
              <w:t>9</w:t>
            </w:r>
          </w:p>
        </w:tc>
        <w:tc>
          <w:tcPr>
            <w:tcW w:w="2970" w:type="dxa"/>
          </w:tcPr>
          <w:p w14:paraId="54A68EE0" w14:textId="50BD622C" w:rsidR="00222077" w:rsidRDefault="003A701B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Roaming support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7D22CB55" w:rsidR="00222077" w:rsidRPr="00AC0D72" w:rsidRDefault="003A701B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</w:t>
            </w:r>
            <w:r w:rsidR="00000424">
              <w:rPr>
                <w:lang w:eastAsia="ko-KR"/>
              </w:rPr>
              <w:t>10 and 6.2.11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2466673" w14:textId="77777777" w:rsidR="00222077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D4FF6D" w14:textId="77777777" w:rsidR="00222077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357D48A" w14:textId="75300088" w:rsidR="00222077" w:rsidRPr="00AC0D72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06599E7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4CDE8B8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362646CD" w:rsidR="00222077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</w:tr>
      <w:tr w:rsidR="00107777" w:rsidRPr="00AC0D72" w14:paraId="65F7488F" w14:textId="77777777" w:rsidTr="00FA3519">
        <w:tc>
          <w:tcPr>
            <w:tcW w:w="546" w:type="dxa"/>
          </w:tcPr>
          <w:p w14:paraId="324F6559" w14:textId="098BA2FD" w:rsidR="00107777" w:rsidRPr="00AC0D72" w:rsidRDefault="0016203A" w:rsidP="00233FD7">
            <w:pPr>
              <w:jc w:val="left"/>
            </w:pPr>
            <w:r w:rsidRPr="00AC0D72">
              <w:lastRenderedPageBreak/>
              <w:t>22.</w:t>
            </w:r>
            <w:r>
              <w:t>10</w:t>
            </w:r>
          </w:p>
        </w:tc>
        <w:tc>
          <w:tcPr>
            <w:tcW w:w="2970" w:type="dxa"/>
          </w:tcPr>
          <w:p w14:paraId="2AEFCDB1" w14:textId="73789017" w:rsidR="00107777" w:rsidRDefault="00F32808" w:rsidP="00233FD7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Data Collection using LCS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0D6FA696" w:rsidR="00107777" w:rsidRPr="00AC0D72" w:rsidRDefault="00F32808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</w:t>
            </w:r>
            <w:r w:rsidR="00B82062">
              <w:rPr>
                <w:lang w:eastAsia="ko-KR"/>
              </w:rPr>
              <w:t>2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2898CBD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E91BAF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6D7DE10" w14:textId="55FE1DB1" w:rsidR="00107777" w:rsidRDefault="00B82062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75B4BE9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47C01D5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0F02E7E7" w:rsidR="00107777" w:rsidRDefault="00B82062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</w:tr>
      <w:tr w:rsidR="00107777" w:rsidRPr="00AC0D72" w14:paraId="3D9A38ED" w14:textId="77777777" w:rsidTr="00FA3519">
        <w:tc>
          <w:tcPr>
            <w:tcW w:w="546" w:type="dxa"/>
          </w:tcPr>
          <w:p w14:paraId="495E5312" w14:textId="74AFFB7C" w:rsidR="00107777" w:rsidRPr="00AC0D72" w:rsidRDefault="0016203A" w:rsidP="00233FD7">
            <w:pPr>
              <w:jc w:val="left"/>
            </w:pPr>
            <w:r w:rsidRPr="00AC0D72">
              <w:t>22.</w:t>
            </w:r>
            <w:r>
              <w:t>11</w:t>
            </w:r>
          </w:p>
        </w:tc>
        <w:tc>
          <w:tcPr>
            <w:tcW w:w="2970" w:type="dxa"/>
          </w:tcPr>
          <w:p w14:paraId="42A5C044" w14:textId="5A76EEF2" w:rsidR="00107777" w:rsidRDefault="00ED2331" w:rsidP="00233FD7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Rating untrusted AF data sources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65484ACE" w:rsidR="00107777" w:rsidRPr="00AC0D72" w:rsidRDefault="00ED2331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3C66772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D7B5B3A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679F9A" w14:textId="097E7878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A241490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535BBF9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00129AD7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</w:tr>
      <w:tr w:rsidR="00107777" w:rsidRPr="00AC0D72" w14:paraId="7D3AB19B" w14:textId="77777777" w:rsidTr="00FA3519">
        <w:tc>
          <w:tcPr>
            <w:tcW w:w="546" w:type="dxa"/>
          </w:tcPr>
          <w:p w14:paraId="7FF29BC9" w14:textId="5B7107E7" w:rsidR="00107777" w:rsidRPr="00AC0D72" w:rsidRDefault="00656ABB" w:rsidP="00233FD7">
            <w:pPr>
              <w:jc w:val="left"/>
            </w:pPr>
            <w:r w:rsidRPr="00AC0D72">
              <w:t>22.</w:t>
            </w:r>
            <w:r>
              <w:t>12</w:t>
            </w:r>
          </w:p>
        </w:tc>
        <w:tc>
          <w:tcPr>
            <w:tcW w:w="2970" w:type="dxa"/>
          </w:tcPr>
          <w:p w14:paraId="194F6F33" w14:textId="73230F88" w:rsidR="00107777" w:rsidRDefault="00516955" w:rsidP="00233FD7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Analytics Collection from MDAF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1DA2260" w:rsidR="00107777" w:rsidRPr="00AC0D72" w:rsidRDefault="00516955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B1FD5A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512A07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C6418F" w14:textId="7AECA24A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387D9A5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DB560B1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318CA8C3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5670E24" w14:textId="77777777" w:rsidTr="00FA3519">
        <w:tc>
          <w:tcPr>
            <w:tcW w:w="546" w:type="dxa"/>
          </w:tcPr>
          <w:p w14:paraId="14694A4F" w14:textId="68CDDC07" w:rsidR="00233FD7" w:rsidRPr="00AC0D72" w:rsidRDefault="00233FD7" w:rsidP="00233FD7">
            <w:pPr>
              <w:jc w:val="left"/>
            </w:pPr>
            <w:r w:rsidRPr="00AC0D72">
              <w:t>22.</w:t>
            </w:r>
            <w:r w:rsidR="00656ABB">
              <w:t>13</w:t>
            </w:r>
          </w:p>
        </w:tc>
        <w:tc>
          <w:tcPr>
            <w:tcW w:w="2970" w:type="dxa"/>
          </w:tcPr>
          <w:p w14:paraId="0B2922B7" w14:textId="3C7EE69D" w:rsidR="00233FD7" w:rsidRPr="00AC0D72" w:rsidRDefault="00811744" w:rsidP="00233FD7">
            <w:pPr>
              <w:jc w:val="left"/>
            </w:pPr>
            <w:r>
              <w:t>D</w:t>
            </w:r>
            <w:r w:rsidR="00233FD7" w:rsidRPr="00AC0D72">
              <w:t>ata analytics</w:t>
            </w:r>
            <w:r>
              <w:t xml:space="preserve"> (</w:t>
            </w:r>
            <w:r w:rsidR="00DB44C0" w:rsidRPr="005D2CF1">
              <w:rPr>
                <w:lang w:eastAsia="ko-KR"/>
              </w:rPr>
              <w:t xml:space="preserve">Slice </w:t>
            </w:r>
            <w:r w:rsidR="00DB44C0" w:rsidRPr="005D2CF1">
              <w:rPr>
                <w:lang w:eastAsia="zh-CN"/>
              </w:rPr>
              <w:t>load level</w:t>
            </w:r>
            <w:r w:rsidR="00DB44C0">
              <w:rPr>
                <w:lang w:eastAsia="zh-CN"/>
              </w:rPr>
              <w:t xml:space="preserve">, </w:t>
            </w:r>
            <w:r w:rsidR="006B31DD">
              <w:rPr>
                <w:lang w:eastAsia="zh-CN"/>
              </w:rPr>
              <w:t>o</w:t>
            </w:r>
            <w:r w:rsidR="006B31DD" w:rsidRPr="005D2CF1">
              <w:rPr>
                <w:lang w:eastAsia="zh-CN"/>
              </w:rPr>
              <w:t>bserved Service Experience</w:t>
            </w:r>
            <w:r w:rsidR="006B31DD">
              <w:rPr>
                <w:lang w:eastAsia="zh-CN"/>
              </w:rPr>
              <w:t xml:space="preserve">, </w:t>
            </w:r>
            <w:r w:rsidR="00D210D7">
              <w:rPr>
                <w:lang w:eastAsia="zh-CN"/>
              </w:rPr>
              <w:t xml:space="preserve">NF load, </w:t>
            </w:r>
            <w:r w:rsidR="007B60F9">
              <w:rPr>
                <w:lang w:eastAsia="zh-CN"/>
              </w:rPr>
              <w:t xml:space="preserve">UE related, </w:t>
            </w:r>
            <w:r w:rsidR="008A2193" w:rsidRPr="005D2CF1">
              <w:t>User Data Congestion</w:t>
            </w:r>
            <w:r w:rsidR="008A2193">
              <w:t xml:space="preserve">, </w:t>
            </w:r>
            <w:r w:rsidR="003D1179" w:rsidRPr="005D2CF1">
              <w:t>QoS Sustainability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655C5A3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 w:rsidR="00AD49C3">
              <w:rPr>
                <w:lang w:eastAsia="ko-KR"/>
              </w:rPr>
              <w:t xml:space="preserve"> clause 6.3-6.9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C708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46A811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BE0F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9716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E434F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AD49C3" w:rsidRPr="00AC0D72" w14:paraId="13B98618" w14:textId="77777777" w:rsidTr="00CF4D4C">
        <w:tc>
          <w:tcPr>
            <w:tcW w:w="546" w:type="dxa"/>
          </w:tcPr>
          <w:p w14:paraId="118E7E6C" w14:textId="1658ED42" w:rsidR="00AD49C3" w:rsidRPr="00AC0D72" w:rsidRDefault="00AD49C3" w:rsidP="00CF4D4C">
            <w:pPr>
              <w:jc w:val="left"/>
            </w:pPr>
            <w:r w:rsidRPr="00AC0D72">
              <w:t>22.</w:t>
            </w:r>
            <w:r w:rsidR="00656ABB">
              <w:t>14</w:t>
            </w:r>
          </w:p>
        </w:tc>
        <w:tc>
          <w:tcPr>
            <w:tcW w:w="2970" w:type="dxa"/>
          </w:tcPr>
          <w:p w14:paraId="2294A5A4" w14:textId="32F0DDEC" w:rsidR="00AD49C3" w:rsidRPr="00AC0D72" w:rsidRDefault="00AD49C3" w:rsidP="00CF4D4C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="00D8082F">
              <w:t xml:space="preserve">Dispersion analytics, </w:t>
            </w:r>
            <w:r w:rsidR="00E856E0">
              <w:t xml:space="preserve">WLAN performance, </w:t>
            </w:r>
            <w:r w:rsidR="00353088">
              <w:t xml:space="preserve">Session Management Congestion Control Experience, </w:t>
            </w:r>
            <w:r w:rsidR="0088544E">
              <w:t xml:space="preserve">Redundant Transmission Experience, </w:t>
            </w:r>
            <w:r w:rsidR="007B3934">
              <w:t>DN Performance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029FB1F2" w:rsidR="00AD49C3" w:rsidRPr="00AC0D72" w:rsidRDefault="00AD49C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D8082F">
              <w:rPr>
                <w:lang w:eastAsia="ko-KR"/>
              </w:rPr>
              <w:t>10</w:t>
            </w:r>
            <w:r>
              <w:rPr>
                <w:lang w:eastAsia="ko-KR"/>
              </w:rPr>
              <w:t>-6.</w:t>
            </w:r>
            <w:r w:rsidR="00FB50B9">
              <w:rPr>
                <w:lang w:eastAsia="ko-KR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ABDED8" w14:textId="033BEFD3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0C729" w14:textId="1A3095CE" w:rsidR="00AD49C3" w:rsidRPr="00AC0D72" w:rsidRDefault="00FB50B9" w:rsidP="00CF4D4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63521CC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E39032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1FBD95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</w:tr>
      <w:tr w:rsidR="002D3A43" w:rsidRPr="00AC0D72" w14:paraId="460590B6" w14:textId="77777777" w:rsidTr="00CF4D4C">
        <w:tc>
          <w:tcPr>
            <w:tcW w:w="546" w:type="dxa"/>
          </w:tcPr>
          <w:p w14:paraId="1267E13B" w14:textId="29353E65" w:rsidR="002D3A43" w:rsidRPr="00AC0D72" w:rsidRDefault="002D3A43" w:rsidP="00CF4D4C">
            <w:pPr>
              <w:jc w:val="left"/>
            </w:pPr>
            <w:r w:rsidRPr="00AC0D72">
              <w:t>22.</w:t>
            </w:r>
            <w:r w:rsidR="00656ABB">
              <w:t>15</w:t>
            </w:r>
          </w:p>
        </w:tc>
        <w:tc>
          <w:tcPr>
            <w:tcW w:w="2970" w:type="dxa"/>
          </w:tcPr>
          <w:p w14:paraId="36385FBD" w14:textId="4636F1A9" w:rsidR="002D3A43" w:rsidRPr="00AC0D72" w:rsidRDefault="002D3A43" w:rsidP="00CF4D4C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="007C12A2" w:rsidRPr="00AE6048">
              <w:t>PFD Determination</w:t>
            </w:r>
            <w:r w:rsidR="007C12A2">
              <w:t xml:space="preserve">, </w:t>
            </w:r>
            <w:r w:rsidR="008012F3" w:rsidRPr="00AE6048">
              <w:t>Location Accuracy</w:t>
            </w:r>
            <w:r w:rsidR="008012F3">
              <w:t xml:space="preserve">, </w:t>
            </w:r>
            <w:r w:rsidR="000D54DF" w:rsidRPr="00AE6048">
              <w:t>End-to-end data volume transfer time</w:t>
            </w:r>
            <w:r w:rsidR="000D54DF">
              <w:t xml:space="preserve">, </w:t>
            </w:r>
            <w:r w:rsidR="0037620F" w:rsidRPr="00AE6048">
              <w:t>Relative Proximity</w:t>
            </w:r>
            <w:r w:rsidR="0037620F">
              <w:t xml:space="preserve">, </w:t>
            </w:r>
            <w:r w:rsidR="003C4E94" w:rsidRPr="00AE6048">
              <w:t>PDU Session traffic</w:t>
            </w:r>
            <w:r w:rsidR="00F3521C">
              <w:t xml:space="preserve">, </w:t>
            </w:r>
            <w:r w:rsidR="00F3521C" w:rsidRPr="00AE6048">
              <w:t>Movement Behaviour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EF97947" w:rsidR="002D3A43" w:rsidRPr="00AC0D72" w:rsidRDefault="002D3A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6.1</w:t>
            </w:r>
            <w:r w:rsidR="004138D2">
              <w:rPr>
                <w:lang w:eastAsia="ko-KR"/>
              </w:rPr>
              <w:t>6</w:t>
            </w:r>
            <w:r>
              <w:rPr>
                <w:lang w:eastAsia="ko-KR"/>
              </w:rPr>
              <w:t>-6.</w:t>
            </w:r>
            <w:r w:rsidR="004138D2">
              <w:rPr>
                <w:lang w:eastAsia="ko-KR"/>
              </w:rPr>
              <w:t>21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74B4BA2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EA14A44" w14:textId="6302CE2B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CAABFF5" w14:textId="5C0D2BAB" w:rsidR="002D3A43" w:rsidRPr="00AC0D72" w:rsidRDefault="004138D2" w:rsidP="00CF4D4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E8309AA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416C8A1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</w:tr>
      <w:tr w:rsidR="004138D2" w:rsidRPr="00AC0D72" w14:paraId="46380C7C" w14:textId="77777777" w:rsidTr="00CF4D4C">
        <w:tc>
          <w:tcPr>
            <w:tcW w:w="546" w:type="dxa"/>
          </w:tcPr>
          <w:p w14:paraId="36EF5975" w14:textId="59910064" w:rsidR="004138D2" w:rsidRPr="00AC0D72" w:rsidRDefault="004138D2" w:rsidP="00CF4D4C">
            <w:pPr>
              <w:jc w:val="left"/>
            </w:pPr>
            <w:r w:rsidRPr="00AC0D72">
              <w:t>22.</w:t>
            </w:r>
            <w:r w:rsidR="00656ABB">
              <w:t>16</w:t>
            </w:r>
          </w:p>
        </w:tc>
        <w:tc>
          <w:tcPr>
            <w:tcW w:w="2970" w:type="dxa"/>
          </w:tcPr>
          <w:p w14:paraId="1747C1B0" w14:textId="74508663" w:rsidR="004138D2" w:rsidRPr="00AC0D72" w:rsidRDefault="004138D2" w:rsidP="00CF4D4C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="00702ED8" w:rsidRPr="0051736F">
              <w:t>Signalling Storm</w:t>
            </w:r>
            <w:r w:rsidR="004E65B6">
              <w:t xml:space="preserve">, </w:t>
            </w:r>
            <w:r w:rsidR="004E65B6" w:rsidRPr="0051736F">
              <w:t>QoS and Policy Assistance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144996AF" w:rsidR="004138D2" w:rsidRPr="00AC0D72" w:rsidRDefault="004138D2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E67912">
              <w:rPr>
                <w:lang w:eastAsia="ko-KR"/>
              </w:rPr>
              <w:t>22</w:t>
            </w:r>
            <w:r>
              <w:rPr>
                <w:lang w:eastAsia="ko-KR"/>
              </w:rPr>
              <w:t>-6.</w:t>
            </w:r>
            <w:r w:rsidR="004E65B6">
              <w:rPr>
                <w:lang w:eastAsia="ko-KR"/>
              </w:rPr>
              <w:t>23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7BCC4D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6597E76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556291" w14:textId="31652F2B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48781703" w:rsidR="004138D2" w:rsidRPr="00AC0D72" w:rsidRDefault="004E65B6" w:rsidP="00CF4D4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C833305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04913FD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664D80" w14:textId="77777777" w:rsidTr="00FA3519">
        <w:tc>
          <w:tcPr>
            <w:tcW w:w="546" w:type="dxa"/>
          </w:tcPr>
          <w:p w14:paraId="248D6DD8" w14:textId="6B61E85A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22.</w:t>
            </w:r>
            <w:r w:rsidR="00656ABB">
              <w:t>17</w:t>
            </w:r>
          </w:p>
        </w:tc>
        <w:tc>
          <w:tcPr>
            <w:tcW w:w="2970" w:type="dxa"/>
          </w:tcPr>
          <w:p w14:paraId="2D963BF8" w14:textId="3EFA54A1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Data Collection Coordination and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3E128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FE209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9A1E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1889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76159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4382FCA" w14:textId="77777777" w:rsidTr="00FA3519">
        <w:tc>
          <w:tcPr>
            <w:tcW w:w="546" w:type="dxa"/>
          </w:tcPr>
          <w:p w14:paraId="5B8CAB86" w14:textId="261BC44D" w:rsidR="00233FD7" w:rsidRPr="00AC0D72" w:rsidRDefault="00233FD7" w:rsidP="00233FD7">
            <w:pPr>
              <w:jc w:val="left"/>
            </w:pPr>
            <w:r>
              <w:t>22.</w:t>
            </w:r>
            <w:r w:rsidR="00656ABB">
              <w:t>18</w:t>
            </w:r>
          </w:p>
        </w:tc>
        <w:tc>
          <w:tcPr>
            <w:tcW w:w="2970" w:type="dxa"/>
          </w:tcPr>
          <w:p w14:paraId="3E9D1456" w14:textId="0CA0D36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Analytics Data Repository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226B7AA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5B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8DE9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4969DC" w14:textId="010679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C6EED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97B2C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56D95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73C6695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DE4FCF" w14:textId="77777777" w:rsidTr="00FA3519">
        <w:tc>
          <w:tcPr>
            <w:tcW w:w="546" w:type="dxa"/>
          </w:tcPr>
          <w:p w14:paraId="07F3281A" w14:textId="12467E5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22.</w:t>
            </w:r>
            <w:r w:rsidR="00656ABB">
              <w:t>19</w:t>
            </w:r>
          </w:p>
        </w:tc>
        <w:tc>
          <w:tcPr>
            <w:tcW w:w="2970" w:type="dxa"/>
          </w:tcPr>
          <w:p w14:paraId="02B7F02F" w14:textId="514966A2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Multiple NWDAF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6.1A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4292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50938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DCA39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CAF90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4A94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3B269F" w14:textId="77777777" w:rsidTr="00FA3519">
        <w:tc>
          <w:tcPr>
            <w:tcW w:w="546" w:type="dxa"/>
          </w:tcPr>
          <w:p w14:paraId="74FC9BBB" w14:textId="35698435" w:rsidR="00233FD7" w:rsidRPr="00AC0D72" w:rsidRDefault="00233FD7" w:rsidP="00233FD7">
            <w:pPr>
              <w:jc w:val="left"/>
            </w:pPr>
            <w:r w:rsidRPr="00AC0D72">
              <w:t>22.</w:t>
            </w:r>
            <w:r w:rsidR="00656ABB">
              <w:t>20</w:t>
            </w:r>
          </w:p>
        </w:tc>
        <w:tc>
          <w:tcPr>
            <w:tcW w:w="2970" w:type="dxa"/>
          </w:tcPr>
          <w:p w14:paraId="0AA878B7" w14:textId="200EDB3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Trained ML Model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4.2.0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90C01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C9C14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AB893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7FE7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3F25B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566A877" w14:textId="77777777" w:rsidTr="00FA3519">
        <w:tc>
          <w:tcPr>
            <w:tcW w:w="546" w:type="dxa"/>
          </w:tcPr>
          <w:p w14:paraId="084E77B4" w14:textId="2C01AC5D" w:rsidR="00233FD7" w:rsidRPr="00AC0D72" w:rsidRDefault="00233FD7" w:rsidP="00233FD7">
            <w:pPr>
              <w:jc w:val="left"/>
            </w:pPr>
            <w:r>
              <w:t>22.</w:t>
            </w:r>
            <w:r w:rsidR="00656ABB">
              <w:t>21</w:t>
            </w:r>
          </w:p>
        </w:tc>
        <w:tc>
          <w:tcPr>
            <w:tcW w:w="2970" w:type="dxa"/>
          </w:tcPr>
          <w:p w14:paraId="4552E94A" w14:textId="71ABBFE7" w:rsidR="00233FD7" w:rsidRPr="00AC0D72" w:rsidRDefault="00233FD7" w:rsidP="00233FD7">
            <w:pPr>
              <w:jc w:val="left"/>
            </w:pPr>
            <w:r w:rsidRPr="00AC0D72">
              <w:t>Data Collection from the UE Application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6B21F4E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 6.2.8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9526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CFDE906" w14:textId="6EAE83D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43E17C9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E85CC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E05CC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78FFEA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3ABB32E" w14:textId="77777777" w:rsidTr="00FA3519">
        <w:tc>
          <w:tcPr>
            <w:tcW w:w="546" w:type="dxa"/>
          </w:tcPr>
          <w:p w14:paraId="403B8070" w14:textId="573E2DB9" w:rsidR="00233FD7" w:rsidRPr="00AC0D72" w:rsidRDefault="00233FD7" w:rsidP="00233FD7">
            <w:pPr>
              <w:jc w:val="left"/>
            </w:pPr>
            <w:r w:rsidRPr="00AC0D72">
              <w:t>22.</w:t>
            </w:r>
            <w:r w:rsidR="00656ABB">
              <w:t>22</w:t>
            </w:r>
          </w:p>
        </w:tc>
        <w:tc>
          <w:tcPr>
            <w:tcW w:w="2970" w:type="dxa"/>
          </w:tcPr>
          <w:p w14:paraId="5DFE69DD" w14:textId="4368CB9C" w:rsidR="00233FD7" w:rsidRPr="00AC0D72" w:rsidRDefault="00233FD7" w:rsidP="00233FD7">
            <w:pPr>
              <w:jc w:val="left"/>
            </w:pPr>
            <w:r w:rsidRPr="00AC0D72">
              <w:t>Horizontal federated learning)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18C221F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 5.3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462A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03D0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5616BBB" w14:textId="4ED62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BDA3F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ECE72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2EB0C72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4BE2137" w14:textId="77777777" w:rsidTr="00FA3519">
        <w:tc>
          <w:tcPr>
            <w:tcW w:w="546" w:type="dxa"/>
          </w:tcPr>
          <w:p w14:paraId="56020E36" w14:textId="076CE60E" w:rsidR="00233FD7" w:rsidRPr="00AC0D72" w:rsidRDefault="00233FD7" w:rsidP="00233FD7">
            <w:pPr>
              <w:jc w:val="left"/>
            </w:pPr>
            <w:r>
              <w:t>22.</w:t>
            </w:r>
            <w:r w:rsidR="00656ABB">
              <w:t>23</w:t>
            </w:r>
          </w:p>
        </w:tc>
        <w:tc>
          <w:tcPr>
            <w:tcW w:w="2970" w:type="dxa"/>
          </w:tcPr>
          <w:p w14:paraId="27E7FFE4" w14:textId="77C26460" w:rsidR="00233FD7" w:rsidRPr="00AC0D72" w:rsidRDefault="007C6CB4" w:rsidP="00233FD7">
            <w:pPr>
              <w:jc w:val="left"/>
            </w:pPr>
            <w:r w:rsidRPr="00AE6048">
              <w:rPr>
                <w:lang w:eastAsia="ko-KR"/>
              </w:rPr>
              <w:t>Procedure for ML Model Training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791A70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23.288 clause </w:t>
            </w:r>
            <w:r w:rsidR="007C6CB4">
              <w:rPr>
                <w:lang w:eastAsia="ko-KR"/>
              </w:rPr>
              <w:t>6.2F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7DC24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36D7F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AD262C5" w14:textId="468688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34883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FE6C4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40ADD1B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D36CA6" w14:textId="77777777" w:rsidTr="00FA3519">
        <w:tc>
          <w:tcPr>
            <w:tcW w:w="546" w:type="dxa"/>
          </w:tcPr>
          <w:p w14:paraId="050E86FE" w14:textId="29C227B1" w:rsidR="00233FD7" w:rsidRPr="00AC0D72" w:rsidRDefault="00233FD7" w:rsidP="00233FD7">
            <w:pPr>
              <w:jc w:val="left"/>
            </w:pPr>
            <w:r>
              <w:lastRenderedPageBreak/>
              <w:t>22.</w:t>
            </w:r>
            <w:r w:rsidR="00656ABB">
              <w:t>24</w:t>
            </w:r>
          </w:p>
        </w:tc>
        <w:tc>
          <w:tcPr>
            <w:tcW w:w="2970" w:type="dxa"/>
          </w:tcPr>
          <w:p w14:paraId="195D74AD" w14:textId="7FBF5246" w:rsidR="00233FD7" w:rsidRPr="00AC0D72" w:rsidRDefault="00233FD7" w:rsidP="00233FD7">
            <w:pPr>
              <w:jc w:val="left"/>
            </w:pPr>
            <w:r w:rsidRPr="00AC0D72">
              <w:t>Analytics / ML model Accuracy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1E5A3C7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23.288 clause 5C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7BEAC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E33B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07B751C" w14:textId="0CF7DD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B050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07E5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784F39D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FF5443" w:rsidRPr="00AC0D72" w14:paraId="0DB7D80D" w14:textId="77777777" w:rsidTr="00CF4D4C">
        <w:tc>
          <w:tcPr>
            <w:tcW w:w="546" w:type="dxa"/>
            <w:shd w:val="clear" w:color="auto" w:fill="FFFFFF" w:themeFill="background1"/>
          </w:tcPr>
          <w:p w14:paraId="70031699" w14:textId="23882BDD" w:rsidR="00FF5443" w:rsidRPr="00AC0D72" w:rsidRDefault="00656ABB" w:rsidP="00CF4D4C">
            <w:pPr>
              <w:jc w:val="left"/>
            </w:pPr>
            <w:r>
              <w:t>22.25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4186D275" w14:textId="77777777" w:rsidR="00FF5443" w:rsidRPr="00AC0D72" w:rsidRDefault="00FF5443" w:rsidP="00CF4D4C">
            <w:pPr>
              <w:jc w:val="left"/>
            </w:pPr>
            <w:r w:rsidRPr="00AC0D72">
              <w:t>Member UE selection assistance functionality for application operation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77777777" w:rsidR="00FF5443" w:rsidRPr="00AC0D72" w:rsidRDefault="00FF54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</w:tr>
      <w:tr w:rsidR="00FF5443" w:rsidRPr="00AC0D72" w14:paraId="068F51EC" w14:textId="77777777" w:rsidTr="00CF4D4C">
        <w:tc>
          <w:tcPr>
            <w:tcW w:w="546" w:type="dxa"/>
            <w:shd w:val="clear" w:color="auto" w:fill="FFFFFF" w:themeFill="background1"/>
          </w:tcPr>
          <w:p w14:paraId="60E82C35" w14:textId="4C7069A1" w:rsidR="00FF5443" w:rsidRPr="00AC0D72" w:rsidRDefault="00656ABB" w:rsidP="00CF4D4C">
            <w:pPr>
              <w:jc w:val="left"/>
            </w:pPr>
            <w:r>
              <w:t>22</w:t>
            </w:r>
            <w:r w:rsidR="00FF5443" w:rsidRPr="00AC0D72">
              <w:t>.</w:t>
            </w:r>
            <w:r>
              <w:t>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5F4E404" w14:textId="77777777" w:rsidR="00FF5443" w:rsidRPr="00AC0D72" w:rsidRDefault="00FF5443" w:rsidP="00CF4D4C">
            <w:pPr>
              <w:jc w:val="left"/>
            </w:pPr>
            <w:r w:rsidRPr="00AC0D72">
              <w:t>AI/ML based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77777777" w:rsidR="00FF5443" w:rsidRPr="00AC0D72" w:rsidRDefault="00FF54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5.18, 6.22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49284CB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</w:tr>
      <w:tr w:rsidR="00FF5443" w:rsidRPr="00AC0D72" w14:paraId="5D83EA28" w14:textId="77777777" w:rsidTr="00CF4D4C">
        <w:tc>
          <w:tcPr>
            <w:tcW w:w="546" w:type="dxa"/>
            <w:shd w:val="clear" w:color="auto" w:fill="FFFFFF" w:themeFill="background1"/>
          </w:tcPr>
          <w:p w14:paraId="43466D93" w14:textId="6B1F45EC" w:rsidR="00FF5443" w:rsidRPr="00AC0D72" w:rsidRDefault="00656ABB" w:rsidP="00CF4D4C">
            <w:pPr>
              <w:jc w:val="left"/>
            </w:pPr>
            <w:r>
              <w:t>22</w:t>
            </w:r>
            <w:r w:rsidR="00FF5443" w:rsidRPr="00AC0D72">
              <w:t>.</w:t>
            </w:r>
            <w:r>
              <w:t>27</w:t>
            </w:r>
          </w:p>
        </w:tc>
        <w:tc>
          <w:tcPr>
            <w:tcW w:w="2970" w:type="dxa"/>
            <w:shd w:val="clear" w:color="auto" w:fill="FFFFFF" w:themeFill="background1"/>
          </w:tcPr>
          <w:p w14:paraId="7FE68BFF" w14:textId="77777777" w:rsidR="00FF5443" w:rsidRPr="00AC0D72" w:rsidRDefault="00FF5443" w:rsidP="00CF4D4C">
            <w:pPr>
              <w:jc w:val="left"/>
            </w:pPr>
            <w:r w:rsidRPr="00AC0D72">
              <w:t>Vertical Federated Learning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77777777" w:rsidR="00FF5443" w:rsidRPr="00AC0D72" w:rsidRDefault="00FF54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5.4</w:t>
            </w:r>
            <w:r>
              <w:rPr>
                <w:lang w:eastAsia="ko-KR"/>
              </w:rPr>
              <w:t xml:space="preserve"> and clause </w:t>
            </w:r>
            <w:r w:rsidRPr="0051736F">
              <w:rPr>
                <w:lang w:eastAsia="ko-KR"/>
              </w:rPr>
              <w:t>6.2H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233FD7" w:rsidRPr="00AC0D72" w:rsidRDefault="00233FD7" w:rsidP="00233FD7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233FD7" w:rsidRPr="00AC0D72" w:rsidRDefault="00233FD7" w:rsidP="00233FD7">
            <w:pPr>
              <w:jc w:val="left"/>
            </w:pPr>
            <w:r w:rsidRPr="00AC0D72">
              <w:t xml:space="preserve">Support for V2X in 5GS (fundamental NR </w:t>
            </w:r>
            <w:proofErr w:type="spellStart"/>
            <w:r w:rsidRPr="00AC0D72">
              <w:t>Sidelink</w:t>
            </w:r>
            <w:proofErr w:type="spellEnd"/>
            <w:r w:rsidRPr="00AC0D72">
              <w:t xml:space="preserve"> support, including unicast, groupcast, and new PC5 QoS </w:t>
            </w:r>
            <w:proofErr w:type="gramStart"/>
            <w:r w:rsidRPr="00AC0D72">
              <w:t>model;</w:t>
            </w:r>
            <w:proofErr w:type="gramEnd"/>
            <w:r w:rsidRPr="00AC0D72">
              <w:t xml:space="preserve"> </w:t>
            </w:r>
          </w:p>
          <w:p w14:paraId="7999E350" w14:textId="6AEFB9DE" w:rsidR="00233FD7" w:rsidRPr="00AC0D72" w:rsidRDefault="00233FD7" w:rsidP="00233FD7">
            <w:pPr>
              <w:jc w:val="left"/>
            </w:pPr>
            <w:r w:rsidRPr="00AC0D72">
              <w:t xml:space="preserve">Additionally over </w:t>
            </w:r>
            <w:proofErr w:type="spellStart"/>
            <w:r w:rsidRPr="00AC0D72">
              <w:t>Uu</w:t>
            </w:r>
            <w:proofErr w:type="spellEnd"/>
            <w:r w:rsidRPr="00AC0D72">
              <w:t>: UE triggered Policy provisioning, QoS sustainability analytics support</w:t>
            </w:r>
            <w:proofErr w:type="gramStart"/>
            <w:r w:rsidRPr="00AC0D72">
              <w:t>; )</w:t>
            </w:r>
            <w:proofErr w:type="gram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233FD7" w:rsidRPr="00AC0D72" w:rsidRDefault="00233FD7" w:rsidP="00233FD7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233FD7" w:rsidRPr="00AC0D72" w:rsidRDefault="00233FD7" w:rsidP="00233FD7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1A536E0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r w:rsidRPr="00AC0D72">
              <w:rPr>
                <w:rFonts w:hint="eastAsia"/>
                <w:lang w:eastAsia="ko-KR"/>
              </w:rPr>
              <w:t>4.4.2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233FD7" w:rsidRPr="00AC0D72" w:rsidRDefault="00233FD7" w:rsidP="00233FD7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233FD7" w:rsidRPr="00AC0D72" w:rsidRDefault="00233FD7" w:rsidP="00233FD7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233FD7" w:rsidRPr="00AC0D72" w:rsidRDefault="00233FD7" w:rsidP="00233FD7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233FD7" w:rsidRPr="00AC0D72" w:rsidRDefault="00233FD7" w:rsidP="00233FD7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233FD7" w:rsidRPr="00AC0D72" w:rsidRDefault="00233FD7" w:rsidP="00233FD7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233FD7" w:rsidRPr="00AC0D72" w:rsidRDefault="00233FD7" w:rsidP="00233FD7">
            <w:pPr>
              <w:jc w:val="left"/>
              <w:rPr>
                <w:b/>
                <w:bCs/>
              </w:rPr>
            </w:pPr>
            <w:proofErr w:type="spellStart"/>
            <w:r w:rsidRPr="00AC0D72">
              <w:rPr>
                <w:b/>
                <w:bCs/>
              </w:rPr>
              <w:t>ProSe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233FD7" w:rsidRPr="00AC0D72" w:rsidRDefault="00233FD7" w:rsidP="00233FD7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233FD7" w:rsidRPr="00AC0D72" w:rsidRDefault="00233FD7" w:rsidP="00233FD7">
            <w:pPr>
              <w:jc w:val="left"/>
            </w:pPr>
            <w:r w:rsidRPr="00AC0D72">
              <w:t xml:space="preserve">Support for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in 5G </w:t>
            </w:r>
          </w:p>
          <w:p w14:paraId="0230E3F1" w14:textId="79C9826F" w:rsidR="00233FD7" w:rsidRPr="00AC0D72" w:rsidRDefault="00233FD7" w:rsidP="00233FD7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233FD7" w:rsidRPr="00AC0D72" w:rsidRDefault="00233FD7" w:rsidP="00233FD7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233FD7" w:rsidRPr="00AC0D72" w:rsidRDefault="00233FD7" w:rsidP="00233FD7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(e.g., 5G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233FD7" w:rsidRPr="00AC0D72" w:rsidRDefault="00233FD7" w:rsidP="00233FD7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233FD7" w:rsidRPr="00AC0D72" w:rsidRDefault="00233FD7" w:rsidP="00233FD7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233FD7" w:rsidRPr="00AC0D72" w:rsidRDefault="00233FD7" w:rsidP="00233FD7">
            <w:pPr>
              <w:jc w:val="left"/>
            </w:pPr>
            <w:r w:rsidRPr="00AC0D72">
              <w:lastRenderedPageBreak/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5BA8EDBA" w:rsidR="00233FD7" w:rsidRPr="00AC0D72" w:rsidRDefault="00233FD7" w:rsidP="00233FD7">
            <w:pPr>
              <w:jc w:val="left"/>
            </w:pPr>
            <w:r w:rsidRPr="00AC0D72">
              <w:t>Multi-hop 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233FD7" w:rsidRPr="00AC0D72" w:rsidRDefault="00233FD7" w:rsidP="00233FD7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6EED207F" w:rsidR="00233FD7" w:rsidRPr="00AC0D72" w:rsidRDefault="00233FD7" w:rsidP="00233FD7">
            <w:pPr>
              <w:jc w:val="left"/>
            </w:pPr>
            <w:r w:rsidRPr="00AC0D72">
              <w:t>Multi-hop Layer-3 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233FD7" w:rsidRPr="00AC0D72" w:rsidRDefault="00233FD7" w:rsidP="00233FD7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233FD7" w:rsidRPr="00AC0D72" w:rsidRDefault="00233FD7" w:rsidP="00233FD7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233FD7" w:rsidRPr="00AC0D72" w:rsidRDefault="00233FD7" w:rsidP="00233FD7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233FD7" w:rsidRPr="00AC0D72" w:rsidRDefault="00233FD7" w:rsidP="00233FD7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233FD7" w:rsidRPr="00AC0D72" w:rsidRDefault="00233FD7" w:rsidP="00233FD7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233FD7" w:rsidRPr="00AC0D72" w:rsidRDefault="00233FD7" w:rsidP="00233FD7">
            <w:pPr>
              <w:jc w:val="left"/>
            </w:pPr>
            <w:r w:rsidRPr="00AC0D72">
              <w:t xml:space="preserve">Detect and </w:t>
            </w:r>
            <w:proofErr w:type="gramStart"/>
            <w:r w:rsidRPr="00AC0D72">
              <w:t>Avoid</w:t>
            </w:r>
            <w:proofErr w:type="gramEnd"/>
            <w:r w:rsidRPr="00AC0D72">
              <w:t xml:space="preserve">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233FD7" w:rsidRPr="00AC0D72" w:rsidRDefault="00233FD7" w:rsidP="00233FD7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233FD7" w:rsidRPr="00AC0D72" w:rsidRDefault="00233FD7" w:rsidP="00233FD7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233FD7" w:rsidRPr="00AC0D72" w:rsidRDefault="00233FD7" w:rsidP="00233FD7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233FD7" w:rsidRPr="00AC0D72" w:rsidRDefault="00233FD7" w:rsidP="00233FD7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233FD7" w:rsidRPr="00AC0D72" w:rsidRDefault="00233FD7" w:rsidP="00233FD7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233FD7" w:rsidRPr="00AC0D72" w:rsidRDefault="00233FD7" w:rsidP="00233FD7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233FD7" w:rsidRPr="00AC0D72" w:rsidRDefault="00233FD7" w:rsidP="00233FD7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233FD7" w:rsidRPr="00AC0D72" w:rsidRDefault="00233FD7" w:rsidP="00233FD7">
            <w:pPr>
              <w:jc w:val="left"/>
            </w:pPr>
            <w:r w:rsidRPr="00AC0D72">
              <w:lastRenderedPageBreak/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and </w:t>
            </w:r>
            <w:proofErr w:type="spellStart"/>
            <w:r w:rsidRPr="00AC0D72">
              <w:t>eRedCap</w:t>
            </w:r>
            <w:proofErr w:type="spellEnd"/>
            <w:r w:rsidRPr="00AC0D72">
              <w:t xml:space="preserve">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233FD7" w:rsidRPr="00AC0D72" w:rsidRDefault="00233FD7" w:rsidP="00233FD7">
            <w:pPr>
              <w:jc w:val="left"/>
            </w:pPr>
            <w:proofErr w:type="spellStart"/>
            <w:r w:rsidRPr="00AC0D72">
              <w:rPr>
                <w:lang w:eastAsia="ko-KR"/>
              </w:rPr>
              <w:t>QoE</w:t>
            </w:r>
            <w:proofErr w:type="spellEnd"/>
            <w:r w:rsidRPr="00AC0D72">
              <w:rPr>
                <w:lang w:eastAsia="ko-KR"/>
              </w:rPr>
              <w:t xml:space="preserve">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5CC8A0B" w14:textId="77777777" w:rsidTr="00FA3519">
        <w:tc>
          <w:tcPr>
            <w:tcW w:w="546" w:type="dxa"/>
            <w:shd w:val="clear" w:color="auto" w:fill="E7E6E6" w:themeFill="background2"/>
          </w:tcPr>
          <w:p w14:paraId="24BEF62A" w14:textId="5620795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27</w:t>
            </w:r>
          </w:p>
        </w:tc>
        <w:tc>
          <w:tcPr>
            <w:tcW w:w="2970" w:type="dxa"/>
            <w:shd w:val="clear" w:color="auto" w:fill="E7E6E6" w:themeFill="background2"/>
          </w:tcPr>
          <w:p w14:paraId="3F78C6FC" w14:textId="12496B7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Advanced Interactive Services (AIS) / </w:t>
            </w:r>
            <w:proofErr w:type="spellStart"/>
            <w:r>
              <w:rPr>
                <w:b/>
                <w:bCs/>
              </w:rPr>
              <w:t>eXtended</w:t>
            </w:r>
            <w:proofErr w:type="spellEnd"/>
            <w:r>
              <w:rPr>
                <w:b/>
                <w:bCs/>
              </w:rPr>
              <w:t xml:space="preserve"> Reality (</w:t>
            </w:r>
            <w:r w:rsidRPr="00AC0D72">
              <w:rPr>
                <w:b/>
                <w:bCs/>
              </w:rPr>
              <w:t>XR</w:t>
            </w:r>
            <w:r>
              <w:rPr>
                <w:b/>
                <w:bCs/>
              </w:rP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EB7E8D" w14:textId="77777777" w:rsidTr="00FA3519">
        <w:tc>
          <w:tcPr>
            <w:tcW w:w="546" w:type="dxa"/>
            <w:shd w:val="clear" w:color="auto" w:fill="FFFFFF" w:themeFill="background1"/>
          </w:tcPr>
          <w:p w14:paraId="439DEDC3" w14:textId="032FC410" w:rsidR="00233FD7" w:rsidRPr="00AC0D72" w:rsidRDefault="00233FD7" w:rsidP="00233FD7">
            <w:pPr>
              <w:jc w:val="left"/>
            </w:pPr>
            <w:r w:rsidRPr="00AC0D72">
              <w:t>27.1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9CF2BA1" w14:textId="447B2742" w:rsidR="00233FD7" w:rsidRPr="00AC0D72" w:rsidRDefault="00233FD7" w:rsidP="00233FD7">
            <w:pPr>
              <w:jc w:val="left"/>
            </w:pPr>
            <w:r w:rsidRPr="00AC0D72">
              <w:t>AIS-related 5QIs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3D4BF9A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1BE6BF5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634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21625A2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706ABA7" w14:textId="3F36AD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5529C9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F8987F1" w14:textId="77777777" w:rsidTr="00FA3519">
        <w:tc>
          <w:tcPr>
            <w:tcW w:w="546" w:type="dxa"/>
            <w:shd w:val="clear" w:color="auto" w:fill="FFFFFF" w:themeFill="background1"/>
          </w:tcPr>
          <w:p w14:paraId="2D02FEAF" w14:textId="72128F27" w:rsidR="00233FD7" w:rsidRPr="00AC0D72" w:rsidRDefault="00233FD7" w:rsidP="00233FD7">
            <w:pPr>
              <w:jc w:val="left"/>
            </w:pPr>
            <w:r w:rsidRPr="00AC0D72">
              <w:t>27.2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2C47D01" w14:textId="1015BD11" w:rsidR="00233FD7" w:rsidRPr="00AC0D72" w:rsidRDefault="00233FD7" w:rsidP="00233FD7">
            <w:pPr>
              <w:jc w:val="left"/>
            </w:pPr>
            <w:r w:rsidRPr="00AC0D72">
              <w:t>Policy control enhancements to support multi-modal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149256C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7E465F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890E1B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B350E8" w14:textId="77777777" w:rsidTr="00FA3519">
        <w:tc>
          <w:tcPr>
            <w:tcW w:w="546" w:type="dxa"/>
            <w:shd w:val="clear" w:color="auto" w:fill="FFFFFF" w:themeFill="background1"/>
          </w:tcPr>
          <w:p w14:paraId="3866C686" w14:textId="1AEA1064" w:rsidR="00233FD7" w:rsidRPr="00AC0D72" w:rsidRDefault="00233FD7" w:rsidP="00233FD7">
            <w:pPr>
              <w:jc w:val="left"/>
            </w:pPr>
            <w:r w:rsidRPr="00AC0D72">
              <w:t>27.3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708299" w14:textId="5C475A79" w:rsidR="00233FD7" w:rsidRPr="00AC0D72" w:rsidRDefault="00233FD7" w:rsidP="00233FD7">
            <w:pPr>
              <w:jc w:val="left"/>
            </w:pPr>
            <w:r w:rsidRPr="00AC0D72">
              <w:t>L4S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20BC85D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6CC843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79304FD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4D730E6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75F452C" w14:textId="77777777" w:rsidTr="00FA3519">
        <w:tc>
          <w:tcPr>
            <w:tcW w:w="546" w:type="dxa"/>
            <w:shd w:val="clear" w:color="auto" w:fill="FFFFFF" w:themeFill="background1"/>
          </w:tcPr>
          <w:p w14:paraId="46EAE603" w14:textId="181FF680" w:rsidR="00233FD7" w:rsidRPr="00AC0D72" w:rsidRDefault="00233FD7" w:rsidP="00233FD7">
            <w:pPr>
              <w:jc w:val="left"/>
            </w:pPr>
            <w:r w:rsidRPr="00AC0D72">
              <w:t>27.4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9D5013A" w14:textId="37796380" w:rsidR="00233FD7" w:rsidRPr="00AC0D72" w:rsidRDefault="00233FD7" w:rsidP="00233FD7">
            <w:pPr>
              <w:jc w:val="left"/>
            </w:pPr>
            <w:r w:rsidRPr="00AC0D72">
              <w:t>Network Exposure of 5GS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6B2D75E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59DDC98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6DE445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9A86FCE" w14:textId="77777777" w:rsidTr="00FA3519">
        <w:tc>
          <w:tcPr>
            <w:tcW w:w="546" w:type="dxa"/>
            <w:shd w:val="clear" w:color="auto" w:fill="FFFFFF" w:themeFill="background1"/>
          </w:tcPr>
          <w:p w14:paraId="10EE6B02" w14:textId="65D90CE5" w:rsidR="00233FD7" w:rsidRPr="00AC0D72" w:rsidRDefault="00233FD7" w:rsidP="00233FD7">
            <w:pPr>
              <w:jc w:val="left"/>
            </w:pPr>
            <w:r w:rsidRPr="00AC0D72">
              <w:t>27.5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2A2E7D6" w14:textId="7E334BC3" w:rsidR="00233FD7" w:rsidRPr="00AC0D72" w:rsidRDefault="00233FD7" w:rsidP="00233FD7">
            <w:pPr>
              <w:jc w:val="left"/>
            </w:pPr>
            <w:r w:rsidRPr="00AC0D72">
              <w:t>PDU Set based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1480CDC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2C89AAA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695CE1F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A3011" w14:textId="2B563E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C301FF" w14:textId="26A909B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3DE7BC4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2F5D98" w14:textId="77777777" w:rsidTr="00FA3519">
        <w:tc>
          <w:tcPr>
            <w:tcW w:w="546" w:type="dxa"/>
            <w:shd w:val="clear" w:color="auto" w:fill="FFFFFF" w:themeFill="background1"/>
          </w:tcPr>
          <w:p w14:paraId="762AAAAD" w14:textId="5BFF7ACA" w:rsidR="00233FD7" w:rsidRPr="00AC0D72" w:rsidRDefault="00233FD7" w:rsidP="00233FD7">
            <w:pPr>
              <w:jc w:val="left"/>
            </w:pPr>
            <w:r w:rsidRPr="00AC0D72">
              <w:t>27.6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CA75536" w14:textId="1E17126D" w:rsidR="00233FD7" w:rsidRPr="00AC0D72" w:rsidRDefault="00233FD7" w:rsidP="00233FD7">
            <w:pPr>
              <w:jc w:val="left"/>
            </w:pPr>
            <w:r w:rsidRPr="00AC0D72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430D53F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15E9968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2D8A3B9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B1D163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90F1A1D" w14:textId="77777777" w:rsidTr="00FA3519">
        <w:tc>
          <w:tcPr>
            <w:tcW w:w="546" w:type="dxa"/>
            <w:shd w:val="clear" w:color="auto" w:fill="FFFFFF" w:themeFill="background1"/>
          </w:tcPr>
          <w:p w14:paraId="0A9035B2" w14:textId="324A08DA" w:rsidR="00233FD7" w:rsidRPr="00AC0D72" w:rsidRDefault="00233FD7" w:rsidP="00233FD7">
            <w:pPr>
              <w:jc w:val="left"/>
            </w:pPr>
            <w:r w:rsidRPr="00AC0D72">
              <w:t>27.7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220B92D" w14:textId="51E99F47" w:rsidR="00233FD7" w:rsidRPr="00AC0D72" w:rsidRDefault="00233FD7" w:rsidP="00233FD7">
            <w:pPr>
              <w:jc w:val="left"/>
            </w:pPr>
            <w:r w:rsidRPr="00AC0D72">
              <w:t>5GS Packet Delay Variation monitoring and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5673C96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38644AE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6FBD3B3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4996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3B5C66" w14:textId="77777777" w:rsidTr="00FA3519">
        <w:tc>
          <w:tcPr>
            <w:tcW w:w="546" w:type="dxa"/>
            <w:shd w:val="clear" w:color="auto" w:fill="FFFFFF" w:themeFill="background1"/>
          </w:tcPr>
          <w:p w14:paraId="179F6D16" w14:textId="160A0B54" w:rsidR="00233FD7" w:rsidRPr="00AC0D72" w:rsidRDefault="00233FD7" w:rsidP="00233FD7">
            <w:pPr>
              <w:jc w:val="left"/>
            </w:pPr>
            <w:r w:rsidRPr="00AC0D72">
              <w:t>27.8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FC7C9B5" w14:textId="397D5129" w:rsidR="00233FD7" w:rsidRPr="00AC0D72" w:rsidRDefault="00233FD7" w:rsidP="00233FD7">
            <w:pPr>
              <w:jc w:val="left"/>
            </w:pPr>
            <w:r w:rsidRPr="00AC0D72">
              <w:t>Periodicity and N6 Jitter Information associated with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6CE730F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216224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34631D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59673B0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93B27C1" w14:textId="77777777" w:rsidTr="00FA3519">
        <w:tc>
          <w:tcPr>
            <w:tcW w:w="546" w:type="dxa"/>
            <w:shd w:val="clear" w:color="auto" w:fill="FFFFFF" w:themeFill="background1"/>
          </w:tcPr>
          <w:p w14:paraId="7AA30BD2" w14:textId="6DEB73B2" w:rsidR="00233FD7" w:rsidRPr="00AC0D72" w:rsidRDefault="00233FD7" w:rsidP="00233FD7">
            <w:pPr>
              <w:jc w:val="left"/>
            </w:pPr>
            <w:r w:rsidRPr="00AC0D72">
              <w:t>27.9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72F90637" w14:textId="2FC6D9EC" w:rsidR="00233FD7" w:rsidRPr="00AC0D72" w:rsidRDefault="00233FD7" w:rsidP="00233FD7">
            <w:pPr>
              <w:jc w:val="left"/>
            </w:pPr>
            <w:r w:rsidRPr="00AC0D72">
              <w:t>End of Data Burst Indication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18E09EC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4D29683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279ECF0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127864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F39B88C" w14:textId="77777777" w:rsidTr="00FA3519">
        <w:tc>
          <w:tcPr>
            <w:tcW w:w="546" w:type="dxa"/>
            <w:shd w:val="clear" w:color="auto" w:fill="FFFFFF" w:themeFill="background1"/>
          </w:tcPr>
          <w:p w14:paraId="3B184E2C" w14:textId="5300F532" w:rsidR="00233FD7" w:rsidRPr="00AC0D72" w:rsidRDefault="00233FD7" w:rsidP="00233FD7">
            <w:pPr>
              <w:jc w:val="left"/>
            </w:pPr>
            <w:r w:rsidRPr="00AC0D72">
              <w:t>27.10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2325E45" w14:textId="3D5D3072" w:rsidR="00233FD7" w:rsidRPr="00AC0D72" w:rsidRDefault="00233FD7" w:rsidP="00233FD7">
            <w:pPr>
              <w:jc w:val="left"/>
            </w:pPr>
            <w:r w:rsidRPr="00AC0D72">
              <w:t>Multi-modal Service ID to NG-RAN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2653629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4A9729D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42CB1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619EEB9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73296A" w14:textId="77777777" w:rsidTr="00FA3519">
        <w:tc>
          <w:tcPr>
            <w:tcW w:w="546" w:type="dxa"/>
            <w:shd w:val="clear" w:color="auto" w:fill="FFFFFF" w:themeFill="background1"/>
          </w:tcPr>
          <w:p w14:paraId="66ED69A2" w14:textId="3C5ACDAD" w:rsidR="00233FD7" w:rsidRPr="00AC0D72" w:rsidRDefault="00233FD7" w:rsidP="00233FD7">
            <w:pPr>
              <w:jc w:val="left"/>
            </w:pPr>
            <w:r w:rsidRPr="00AC0D72">
              <w:t>27.11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982E9" w14:textId="26AD71A4" w:rsidR="00233FD7" w:rsidRPr="00AC0D72" w:rsidRDefault="00233FD7" w:rsidP="00233FD7">
            <w:pPr>
              <w:jc w:val="left"/>
            </w:pPr>
            <w:r w:rsidRPr="00AC0D72">
              <w:t>PDU Set Information Marking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0FF3EB0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24B6C5A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50826E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A60BFB7" w14:textId="77777777" w:rsidTr="00FA3519">
        <w:tc>
          <w:tcPr>
            <w:tcW w:w="546" w:type="dxa"/>
            <w:shd w:val="clear" w:color="auto" w:fill="FFFFFF" w:themeFill="background1"/>
          </w:tcPr>
          <w:p w14:paraId="7299DA65" w14:textId="4CF72DA1" w:rsidR="00233FD7" w:rsidRPr="00AC0D72" w:rsidRDefault="00233FD7" w:rsidP="00233FD7">
            <w:pPr>
              <w:jc w:val="left"/>
            </w:pPr>
            <w:r w:rsidRPr="00AC0D72">
              <w:t>27.12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F85F84" w14:textId="67DF0A45" w:rsidR="00233FD7" w:rsidRPr="00AC0D72" w:rsidRDefault="00233FD7" w:rsidP="00233FD7">
            <w:pPr>
              <w:jc w:val="left"/>
            </w:pPr>
            <w:r w:rsidRPr="00AC0D72">
              <w:t>L4S support for N3IWF/TNGF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7962045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12C9530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36D74C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CD9FD3" w14:textId="77777777" w:rsidTr="00FA3519">
        <w:tc>
          <w:tcPr>
            <w:tcW w:w="546" w:type="dxa"/>
            <w:shd w:val="clear" w:color="auto" w:fill="FFFFFF" w:themeFill="background1"/>
          </w:tcPr>
          <w:p w14:paraId="1825CACA" w14:textId="2B832111" w:rsidR="00233FD7" w:rsidRPr="00AC0D72" w:rsidRDefault="00233FD7" w:rsidP="00233FD7">
            <w:pPr>
              <w:jc w:val="left"/>
            </w:pPr>
            <w:r w:rsidRPr="00AC0D72">
              <w:lastRenderedPageBreak/>
              <w:t>27.13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E11F" w14:textId="3F00AE26" w:rsidR="00233FD7" w:rsidRPr="00AC0D72" w:rsidRDefault="00233FD7" w:rsidP="00233FD7">
            <w:pPr>
              <w:jc w:val="left"/>
            </w:pPr>
            <w:r w:rsidRPr="00AC0D72">
              <w:t>DSCP marking based on PDU Set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2FB74AE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354379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39AAA67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69EA50" w14:textId="77777777" w:rsidTr="00FA3519">
        <w:tc>
          <w:tcPr>
            <w:tcW w:w="546" w:type="dxa"/>
            <w:shd w:val="clear" w:color="auto" w:fill="FFFFFF" w:themeFill="background1"/>
          </w:tcPr>
          <w:p w14:paraId="2FDA4C5F" w14:textId="0E94AB12" w:rsidR="00233FD7" w:rsidRPr="00AC0D72" w:rsidRDefault="00233FD7" w:rsidP="00233FD7">
            <w:pPr>
              <w:jc w:val="left"/>
            </w:pPr>
            <w:r w:rsidRPr="00AC0D72">
              <w:t>27.14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80C29F" w14:textId="379024A3" w:rsidR="00233FD7" w:rsidRPr="00AC0D72" w:rsidRDefault="00233FD7" w:rsidP="00233FD7">
            <w:pPr>
              <w:jc w:val="left"/>
            </w:pPr>
            <w:r w:rsidRPr="00AC0D72">
              <w:t>Support of transferring media related information over N6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79322B6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14B7800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5EB7918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6F3BD8" w14:textId="77777777" w:rsidTr="00FA3519">
        <w:tc>
          <w:tcPr>
            <w:tcW w:w="546" w:type="dxa"/>
            <w:shd w:val="clear" w:color="auto" w:fill="FFFFFF" w:themeFill="background1"/>
          </w:tcPr>
          <w:p w14:paraId="31D662CE" w14:textId="529A58A9" w:rsidR="00233FD7" w:rsidRPr="00AC0D72" w:rsidRDefault="00233FD7" w:rsidP="00233FD7">
            <w:pPr>
              <w:jc w:val="left"/>
            </w:pPr>
            <w:r w:rsidRPr="00AC0D72">
              <w:t>27.15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84B074" w14:textId="0AB08B23" w:rsidR="00233FD7" w:rsidRPr="00AC0D72" w:rsidRDefault="00233FD7" w:rsidP="00233FD7">
            <w:pPr>
              <w:jc w:val="left"/>
            </w:pPr>
            <w:r w:rsidRPr="00AC0D72">
              <w:t>Supporting dynamically changing traffic characteristics via the User Plane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47E639A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45F41B5B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28B8CBC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7168B3F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8CE41B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90BD7A6" w14:textId="77777777" w:rsidTr="00FA3519">
        <w:tc>
          <w:tcPr>
            <w:tcW w:w="546" w:type="dxa"/>
            <w:shd w:val="clear" w:color="auto" w:fill="FFFFFF" w:themeFill="background1"/>
          </w:tcPr>
          <w:p w14:paraId="75EFE7DA" w14:textId="12F506B7" w:rsidR="00233FD7" w:rsidRPr="00AC0D72" w:rsidRDefault="00233FD7" w:rsidP="00233FD7">
            <w:pPr>
              <w:jc w:val="left"/>
            </w:pPr>
            <w:r w:rsidRPr="00AC0D72">
              <w:t>27.16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580EBB6" w14:textId="75F292A0" w:rsidR="00233FD7" w:rsidRPr="00AC0D72" w:rsidRDefault="00233FD7" w:rsidP="00233FD7">
            <w:pPr>
              <w:jc w:val="left"/>
            </w:pPr>
            <w:r w:rsidRPr="00AC0D72">
              <w:t>Packet filters for (S)RTP packet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590CA03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5.7.6.2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58801D62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26E47EBD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26DEE8C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102437D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956A8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7BBCAC2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760B433" w14:textId="77777777" w:rsidTr="00FA3519">
        <w:tc>
          <w:tcPr>
            <w:tcW w:w="546" w:type="dxa"/>
            <w:shd w:val="clear" w:color="auto" w:fill="FFFFFF" w:themeFill="background1"/>
          </w:tcPr>
          <w:p w14:paraId="2A58AD27" w14:textId="031BDC5C" w:rsidR="00233FD7" w:rsidRPr="00AC0D72" w:rsidRDefault="00233FD7" w:rsidP="00233FD7">
            <w:pPr>
              <w:jc w:val="left"/>
            </w:pPr>
            <w:r w:rsidRPr="00AC0D72">
              <w:t>27.17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1A9FCE" w14:textId="317D2DF4" w:rsidR="00233FD7" w:rsidRPr="00AC0D72" w:rsidRDefault="00233FD7" w:rsidP="00233FD7">
            <w:pPr>
              <w:jc w:val="left"/>
            </w:pPr>
            <w:r w:rsidRPr="00AC0D72">
              <w:t>Expose UL and DL data rate limitation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7CF0416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2809350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0E9ED70" w14:textId="77777777" w:rsidTr="00FA3519">
        <w:tc>
          <w:tcPr>
            <w:tcW w:w="546" w:type="dxa"/>
            <w:shd w:val="clear" w:color="auto" w:fill="FFFFFF" w:themeFill="background1"/>
          </w:tcPr>
          <w:p w14:paraId="7C2E71CE" w14:textId="640E52FF" w:rsidR="00233FD7" w:rsidRPr="00AC0D72" w:rsidRDefault="00233FD7" w:rsidP="00233FD7">
            <w:pPr>
              <w:jc w:val="left"/>
            </w:pPr>
            <w:r>
              <w:t>27.18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1CD0E778" w14:textId="49C08FE4" w:rsidR="00233FD7" w:rsidRPr="00AC0D72" w:rsidRDefault="00233FD7" w:rsidP="00233FD7">
            <w:pPr>
              <w:jc w:val="left"/>
            </w:pPr>
            <w:r w:rsidRPr="00AD473E">
              <w:t>Traffic identification and differentiated QoS for multiplexed media flows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7B6BFBAC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5.37.11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6F6B544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2C4B167E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8F98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36ADF58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1463AB5" w14:textId="77777777" w:rsidTr="00FA3519">
        <w:tc>
          <w:tcPr>
            <w:tcW w:w="546" w:type="dxa"/>
            <w:shd w:val="clear" w:color="auto" w:fill="E7E6E6" w:themeFill="background2"/>
          </w:tcPr>
          <w:p w14:paraId="6717AF4E" w14:textId="0679C8A4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28</w:t>
            </w:r>
          </w:p>
        </w:tc>
        <w:tc>
          <w:tcPr>
            <w:tcW w:w="2970" w:type="dxa"/>
            <w:shd w:val="clear" w:color="auto" w:fill="E7E6E6" w:themeFill="background2"/>
          </w:tcPr>
          <w:p w14:paraId="23D2FBC8" w14:textId="0E2CC895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9DD3D36" w14:textId="77777777" w:rsidTr="00FA3519">
        <w:tc>
          <w:tcPr>
            <w:tcW w:w="546" w:type="dxa"/>
            <w:shd w:val="clear" w:color="auto" w:fill="FFFFFF" w:themeFill="background1"/>
          </w:tcPr>
          <w:p w14:paraId="00AEABC5" w14:textId="3B59BB78" w:rsidR="00233FD7" w:rsidRPr="00AC0D72" w:rsidRDefault="00233FD7" w:rsidP="00233FD7">
            <w:pPr>
              <w:jc w:val="left"/>
            </w:pPr>
            <w:r w:rsidRPr="00AC0D72">
              <w:t>28.1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3DA5126" w14:textId="4E6480D1" w:rsidR="00233FD7" w:rsidRPr="00AC0D72" w:rsidRDefault="00233FD7" w:rsidP="00233FD7">
            <w:pPr>
              <w:jc w:val="left"/>
            </w:pPr>
            <w:r w:rsidRPr="00AC0D72"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2214DAA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5.4.19, 5.4.11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37B1B30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F78AD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1515CD9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25CF178" w14:textId="007D73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A84B0E" w14:textId="67D6E7E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3A8C727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D377F9" w14:textId="77777777" w:rsidTr="00FA3519">
        <w:tc>
          <w:tcPr>
            <w:tcW w:w="546" w:type="dxa"/>
            <w:shd w:val="clear" w:color="auto" w:fill="FFFFFF" w:themeFill="background1"/>
          </w:tcPr>
          <w:p w14:paraId="324231EE" w14:textId="60F4ADF7" w:rsidR="00233FD7" w:rsidRPr="00AC0D72" w:rsidRDefault="00233FD7" w:rsidP="00233FD7">
            <w:pPr>
              <w:jc w:val="left"/>
            </w:pPr>
            <w:r w:rsidRPr="00AC0D72">
              <w:t>28.2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85D4CC3" w14:textId="1253C1E5" w:rsidR="00233FD7" w:rsidRPr="00AC0D72" w:rsidRDefault="00233FD7" w:rsidP="00233FD7">
            <w:pPr>
              <w:jc w:val="left"/>
            </w:pPr>
            <w:r w:rsidRPr="00AC0D72">
              <w:t>Support of discontinuous network coverage for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16F45F7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58334D7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68F97E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7BA219" w14:textId="6DC38D2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0209E9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F77295" w14:textId="77777777" w:rsidTr="00FA3519">
        <w:tc>
          <w:tcPr>
            <w:tcW w:w="546" w:type="dxa"/>
            <w:shd w:val="clear" w:color="auto" w:fill="E7E6E6" w:themeFill="background2"/>
          </w:tcPr>
          <w:p w14:paraId="7514275F" w14:textId="13C269E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29</w:t>
            </w:r>
          </w:p>
        </w:tc>
        <w:tc>
          <w:tcPr>
            <w:tcW w:w="2970" w:type="dxa"/>
            <w:shd w:val="clear" w:color="auto" w:fill="E7E6E6" w:themeFill="background2"/>
          </w:tcPr>
          <w:p w14:paraId="1C37BE5D" w14:textId="0B6677F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5G Satellite Backhaul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436397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5E98A0C" w14:textId="77777777" w:rsidTr="00FA3519">
        <w:tc>
          <w:tcPr>
            <w:tcW w:w="546" w:type="dxa"/>
            <w:shd w:val="clear" w:color="auto" w:fill="FFFFFF" w:themeFill="background1"/>
          </w:tcPr>
          <w:p w14:paraId="54826CFC" w14:textId="79AAFB42" w:rsidR="00233FD7" w:rsidRPr="00AC0D72" w:rsidRDefault="00233FD7" w:rsidP="00233FD7">
            <w:pPr>
              <w:jc w:val="left"/>
            </w:pPr>
            <w:r w:rsidRPr="00AC0D72">
              <w:t>29.1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8EE0E9D" w14:textId="3A8D299E" w:rsidR="00233FD7" w:rsidRPr="00AC0D72" w:rsidRDefault="00233FD7" w:rsidP="00233FD7">
            <w:pPr>
              <w:jc w:val="left"/>
            </w:pPr>
            <w:r w:rsidRPr="00AC0D72">
              <w:t>Edge Computing via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2F5C4C5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5EAA026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1DD5C0D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7E5D4FD" w14:textId="77777777" w:rsidTr="00FA3519">
        <w:tc>
          <w:tcPr>
            <w:tcW w:w="546" w:type="dxa"/>
            <w:shd w:val="clear" w:color="auto" w:fill="FFFFFF" w:themeFill="background1"/>
          </w:tcPr>
          <w:p w14:paraId="38C3A130" w14:textId="6DAA8633" w:rsidR="00233FD7" w:rsidRPr="00AC0D72" w:rsidRDefault="00233FD7" w:rsidP="00233FD7">
            <w:pPr>
              <w:jc w:val="left"/>
            </w:pPr>
            <w:r w:rsidRPr="00AC0D72">
              <w:t>29.2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6068011F" w14:textId="148B22D2" w:rsidR="00233FD7" w:rsidRPr="00AC0D72" w:rsidRDefault="00233FD7" w:rsidP="00233FD7">
            <w:pPr>
              <w:jc w:val="left"/>
            </w:pPr>
            <w:r w:rsidRPr="00AC0D72">
              <w:t>Local switch with PSA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68946C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41CED9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2C5490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A517C3C" w14:textId="77777777" w:rsidTr="00FA3519">
        <w:tc>
          <w:tcPr>
            <w:tcW w:w="546" w:type="dxa"/>
            <w:shd w:val="clear" w:color="auto" w:fill="FFFFFF" w:themeFill="background1"/>
          </w:tcPr>
          <w:p w14:paraId="173A48C5" w14:textId="44383458" w:rsidR="00233FD7" w:rsidRPr="00AC0D72" w:rsidRDefault="00233FD7" w:rsidP="00233FD7">
            <w:pPr>
              <w:jc w:val="left"/>
            </w:pPr>
            <w:r w:rsidRPr="00AC0D72">
              <w:t>29.3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F92A37" w14:textId="5A26A2A4" w:rsidR="00233FD7" w:rsidRPr="00AC0D72" w:rsidRDefault="00233FD7" w:rsidP="00233FD7">
            <w:pPr>
              <w:jc w:val="left"/>
            </w:pPr>
            <w:r w:rsidRPr="00AC0D72">
              <w:t>Reporting of satellite backhaul to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245422A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37736F8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4334F9D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032DB43" w14:textId="77777777" w:rsidTr="00FA3519">
        <w:tc>
          <w:tcPr>
            <w:tcW w:w="546" w:type="dxa"/>
            <w:shd w:val="clear" w:color="auto" w:fill="FFFFFF" w:themeFill="background1"/>
          </w:tcPr>
          <w:p w14:paraId="2BD3CEB2" w14:textId="07F5303E" w:rsidR="00233FD7" w:rsidRPr="00AC0D72" w:rsidRDefault="00233FD7" w:rsidP="00233FD7">
            <w:pPr>
              <w:jc w:val="left"/>
            </w:pPr>
            <w:r w:rsidRPr="00AC0D72">
              <w:t>29.4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EC252C3" w14:textId="6EAADC56" w:rsidR="00233FD7" w:rsidRPr="00AC0D72" w:rsidRDefault="00233FD7" w:rsidP="00233FD7">
            <w:pPr>
              <w:jc w:val="left"/>
            </w:pPr>
            <w:r w:rsidRPr="00AC0D72">
              <w:t>QoS monitoring when dynamic Satellite Backhaul is used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15997DF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6289B6D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626183F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233FD7" w:rsidRPr="00AC0D72" w:rsidRDefault="00233FD7" w:rsidP="00233FD7">
            <w:pPr>
              <w:jc w:val="left"/>
            </w:pPr>
            <w:r w:rsidRPr="00AC0D72">
              <w:lastRenderedPageBreak/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233FD7" w:rsidRPr="00AC0D72" w:rsidRDefault="00233FD7" w:rsidP="00233FD7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233FD7" w:rsidRPr="00AC0D72" w:rsidRDefault="00233FD7" w:rsidP="00233FD7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233FD7" w:rsidRPr="00AC0D72" w:rsidRDefault="00233FD7" w:rsidP="00233FD7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10E262" w14:textId="77777777" w:rsidTr="00FA3519">
        <w:tc>
          <w:tcPr>
            <w:tcW w:w="546" w:type="dxa"/>
            <w:shd w:val="clear" w:color="auto" w:fill="FFFFFF" w:themeFill="background1"/>
          </w:tcPr>
          <w:p w14:paraId="0F4A19F4" w14:textId="38AF5486" w:rsidR="00233FD7" w:rsidRPr="00AC0D72" w:rsidRDefault="00233FD7" w:rsidP="00233FD7">
            <w:pPr>
              <w:jc w:val="left"/>
            </w:pPr>
            <w:r w:rsidRPr="00AC0D72">
              <w:t>30.3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D68F8F5" w14:textId="51CF0D9D" w:rsidR="00233FD7" w:rsidRPr="00AC0D72" w:rsidRDefault="00233FD7" w:rsidP="00233FD7">
            <w:pPr>
              <w:jc w:val="left"/>
            </w:pPr>
            <w:r w:rsidRPr="00AC0D72">
              <w:t>QoS differentiation of traffic for Non-3GPP Device Identifier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039B770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5.52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7E3276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70EA8C0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F0F3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7109EF3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233FD7" w:rsidRPr="00AC0D72" w:rsidRDefault="00233FD7" w:rsidP="00233FD7">
            <w:pPr>
              <w:jc w:val="left"/>
            </w:pPr>
            <w:r w:rsidRPr="00AC0D72"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233FD7" w:rsidRPr="00AC0D72" w:rsidRDefault="00233FD7" w:rsidP="00233FD7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17944" w14:textId="1EBB946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Ranging based services and </w:t>
            </w:r>
            <w:proofErr w:type="spellStart"/>
            <w:r w:rsidRPr="00AC0D72">
              <w:rPr>
                <w:b/>
                <w:bCs/>
              </w:rPr>
              <w:t>sidelink</w:t>
            </w:r>
            <w:proofErr w:type="spellEnd"/>
            <w:r w:rsidRPr="00AC0D72">
              <w:rPr>
                <w:b/>
                <w:bCs/>
              </w:rPr>
              <w:t xml:space="preserve">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233FD7" w:rsidRPr="00AC0D72" w:rsidRDefault="00233FD7" w:rsidP="00233FD7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233FD7" w:rsidRPr="00AC0D72" w:rsidRDefault="00233FD7" w:rsidP="00233FD7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8A93D2E" w14:textId="77777777" w:rsidTr="00FA3519">
        <w:tc>
          <w:tcPr>
            <w:tcW w:w="546" w:type="dxa"/>
            <w:shd w:val="clear" w:color="auto" w:fill="E7E6E6" w:themeFill="background2"/>
          </w:tcPr>
          <w:p w14:paraId="102782ED" w14:textId="3459839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33</w:t>
            </w:r>
          </w:p>
        </w:tc>
        <w:tc>
          <w:tcPr>
            <w:tcW w:w="2970" w:type="dxa"/>
            <w:shd w:val="clear" w:color="auto" w:fill="E7E6E6" w:themeFill="background2"/>
          </w:tcPr>
          <w:p w14:paraId="4E822A86" w14:textId="03A8356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UE policy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F84BF0D" w14:textId="77777777" w:rsidTr="00FA3519">
        <w:tc>
          <w:tcPr>
            <w:tcW w:w="546" w:type="dxa"/>
            <w:shd w:val="clear" w:color="auto" w:fill="FFFFFF" w:themeFill="background1"/>
          </w:tcPr>
          <w:p w14:paraId="2343FDD5" w14:textId="484B63AA" w:rsidR="00233FD7" w:rsidRPr="00AC0D72" w:rsidRDefault="00233FD7" w:rsidP="00233FD7">
            <w:pPr>
              <w:jc w:val="left"/>
            </w:pPr>
            <w:r w:rsidRPr="00AC0D72">
              <w:t>33.1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26D8CF4" w14:textId="73B2754C" w:rsidR="00233FD7" w:rsidRPr="00AC0D72" w:rsidRDefault="00233FD7" w:rsidP="00233FD7">
            <w:pPr>
              <w:jc w:val="left"/>
            </w:pPr>
            <w:r w:rsidRPr="00AC0D72">
              <w:t>UE policy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0234765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28BDE9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3A5F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73592E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43172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6BC7371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9097F4" w14:textId="77777777" w:rsidTr="00FA3519">
        <w:tc>
          <w:tcPr>
            <w:tcW w:w="546" w:type="dxa"/>
            <w:shd w:val="clear" w:color="auto" w:fill="FFFFFF" w:themeFill="background1"/>
          </w:tcPr>
          <w:p w14:paraId="48FD1386" w14:textId="6715318A" w:rsidR="00233FD7" w:rsidRPr="00AC0D72" w:rsidRDefault="00233FD7" w:rsidP="00233FD7">
            <w:pPr>
              <w:jc w:val="left"/>
            </w:pPr>
            <w:r w:rsidRPr="00AC0D72">
              <w:t>33.2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4132F9" w14:textId="7F786664" w:rsidR="00233FD7" w:rsidRPr="00AC0D72" w:rsidRDefault="00233FD7" w:rsidP="00233FD7">
            <w:pPr>
              <w:jc w:val="left"/>
            </w:pPr>
            <w:r w:rsidRPr="00AC0D72">
              <w:t>URSP Provisioning in EPS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02703A1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5.17.8</w:t>
            </w:r>
            <w:r>
              <w:rPr>
                <w:lang w:eastAsia="ko-KR"/>
              </w:rPr>
              <w:t>; TS 23.503 clause 6.1.2.2.3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CEFA80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010F11B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66C0F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331A70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568DB74" w14:textId="77777777" w:rsidTr="00FA3519">
        <w:tc>
          <w:tcPr>
            <w:tcW w:w="546" w:type="dxa"/>
            <w:shd w:val="clear" w:color="auto" w:fill="FFFFFF" w:themeFill="background1"/>
          </w:tcPr>
          <w:p w14:paraId="79D7E435" w14:textId="18651627" w:rsidR="00233FD7" w:rsidRPr="00AC0D72" w:rsidRDefault="00233FD7" w:rsidP="00233FD7">
            <w:pPr>
              <w:jc w:val="left"/>
            </w:pPr>
            <w:r w:rsidRPr="00AC0D72">
              <w:t>33.3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FFEAFC" w14:textId="7B7CB27A" w:rsidR="00233FD7" w:rsidRPr="00AC0D72" w:rsidRDefault="00233FD7" w:rsidP="00233FD7">
            <w:pPr>
              <w:jc w:val="left"/>
            </w:pPr>
            <w:r w:rsidRPr="00AC0D72">
              <w:t>VPLMN specific URSP rules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1157FC7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6.1.2.2.4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03AF601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A0504A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37C1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D9149E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CBD97B7" w14:textId="77777777" w:rsidTr="00FA3519">
        <w:tc>
          <w:tcPr>
            <w:tcW w:w="546" w:type="dxa"/>
            <w:shd w:val="clear" w:color="auto" w:fill="FFFFFF" w:themeFill="background1"/>
          </w:tcPr>
          <w:p w14:paraId="1C3AF283" w14:textId="790F8ED0" w:rsidR="00233FD7" w:rsidRPr="00AC0D72" w:rsidRDefault="00233FD7" w:rsidP="00233FD7">
            <w:pPr>
              <w:jc w:val="left"/>
            </w:pPr>
            <w:r w:rsidRPr="00AC0D72">
              <w:t>33.4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2597938" w14:textId="2362B15D" w:rsidR="00233FD7" w:rsidRPr="00AC0D72" w:rsidRDefault="00233FD7" w:rsidP="00233FD7">
            <w:pPr>
              <w:jc w:val="left"/>
            </w:pPr>
            <w:r w:rsidRPr="00AC0D72">
              <w:t>URSP rule enforcement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442AC3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6.6.2. 4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0CD45B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49C20C4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E57B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345CCAB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160F06B" w14:textId="77777777" w:rsidTr="00FA3519">
        <w:tc>
          <w:tcPr>
            <w:tcW w:w="546" w:type="dxa"/>
            <w:shd w:val="clear" w:color="auto" w:fill="FFFFFF" w:themeFill="background1"/>
          </w:tcPr>
          <w:p w14:paraId="1B466195" w14:textId="0E191E17" w:rsidR="00233FD7" w:rsidRPr="00AC0D72" w:rsidRDefault="00233FD7" w:rsidP="00233FD7">
            <w:pPr>
              <w:jc w:val="left"/>
            </w:pPr>
            <w:r>
              <w:t>33.5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1A5C34" w14:textId="44BEF431" w:rsidR="00233FD7" w:rsidRPr="00AC0D72" w:rsidRDefault="00233FD7" w:rsidP="00233FD7">
            <w:pPr>
              <w:jc w:val="left"/>
            </w:pPr>
            <w:r w:rsidRPr="0033355E">
              <w:t>Policy control decisions based on awareness of URSP rule enforcement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197E67B2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8DBF903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7D4E13A2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4A25B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1B4A2B1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2C3DFFE" w14:textId="77777777" w:rsidTr="00FA3519">
        <w:tc>
          <w:tcPr>
            <w:tcW w:w="546" w:type="dxa"/>
            <w:shd w:val="clear" w:color="auto" w:fill="FFFFFF" w:themeFill="background1"/>
          </w:tcPr>
          <w:p w14:paraId="53807CCF" w14:textId="0D1AB764" w:rsidR="00233FD7" w:rsidRDefault="00233FD7" w:rsidP="00233FD7">
            <w:pPr>
              <w:jc w:val="left"/>
            </w:pPr>
            <w:r>
              <w:t>33.6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0FE73" w14:textId="74AC57EE" w:rsidR="00233FD7" w:rsidRPr="0033355E" w:rsidRDefault="00233FD7" w:rsidP="00233FD7">
            <w:pPr>
              <w:jc w:val="left"/>
            </w:pPr>
            <w:r w:rsidRPr="00CF4210">
              <w:t>Handling of the UE Policy Association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3ABC6594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2F49BFAB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50A43C66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5209227" w14:textId="77777777" w:rsidTr="00FA3519">
        <w:tc>
          <w:tcPr>
            <w:tcW w:w="546" w:type="dxa"/>
            <w:shd w:val="clear" w:color="auto" w:fill="FFFFFF" w:themeFill="background1"/>
          </w:tcPr>
          <w:p w14:paraId="5E301F8D" w14:textId="3717B56B" w:rsidR="00233FD7" w:rsidRDefault="00233FD7" w:rsidP="00233FD7">
            <w:pPr>
              <w:jc w:val="left"/>
            </w:pPr>
            <w:r>
              <w:lastRenderedPageBreak/>
              <w:t>33.7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73759A2" w14:textId="0F343B3F" w:rsidR="00233FD7" w:rsidRPr="00140399" w:rsidRDefault="00233FD7" w:rsidP="00233FD7">
            <w:pPr>
              <w:jc w:val="left"/>
            </w:pPr>
            <w:r w:rsidRPr="00140399">
              <w:t>Ranging/</w:t>
            </w:r>
            <w:proofErr w:type="spellStart"/>
            <w:r w:rsidRPr="00140399">
              <w:t>Sidelink</w:t>
            </w:r>
            <w:proofErr w:type="spellEnd"/>
            <w:r w:rsidRPr="00140399">
              <w:t xml:space="preserve"> Positioning Policy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4713FBC0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453D77BA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7CBEE28B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6E4AB9" w14:textId="77777777" w:rsidTr="00FA3519">
        <w:tc>
          <w:tcPr>
            <w:tcW w:w="546" w:type="dxa"/>
            <w:shd w:val="clear" w:color="auto" w:fill="FFFFFF" w:themeFill="background1"/>
          </w:tcPr>
          <w:p w14:paraId="06F99B97" w14:textId="7E72FF39" w:rsidR="00233FD7" w:rsidRDefault="00233FD7" w:rsidP="00233FD7">
            <w:pPr>
              <w:jc w:val="left"/>
            </w:pPr>
            <w:r>
              <w:t>33.8</w:t>
            </w:r>
          </w:p>
        </w:tc>
        <w:tc>
          <w:tcPr>
            <w:tcW w:w="2970" w:type="dxa"/>
            <w:shd w:val="clear" w:color="auto" w:fill="FFFFFF" w:themeFill="background1"/>
          </w:tcPr>
          <w:p w14:paraId="30D2AAD3" w14:textId="323CD5A0" w:rsidR="00233FD7" w:rsidRPr="00CF4210" w:rsidRDefault="00233FD7" w:rsidP="00233FD7">
            <w:pPr>
              <w:jc w:val="left"/>
            </w:pPr>
            <w:r w:rsidRPr="00140399">
              <w:t>A2X Policy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1C905D46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4205F94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4727E660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6EC025" w14:textId="77777777" w:rsidTr="00FA3519">
        <w:tc>
          <w:tcPr>
            <w:tcW w:w="546" w:type="dxa"/>
            <w:shd w:val="clear" w:color="auto" w:fill="E7E6E6" w:themeFill="background2"/>
          </w:tcPr>
          <w:p w14:paraId="4738BDEB" w14:textId="47B6758D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475E3B29" w14:textId="4E199A14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UPF enhancement for Exposure and SBA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4105A2CF" w14:textId="77777777" w:rsidTr="00FA3519">
        <w:tc>
          <w:tcPr>
            <w:tcW w:w="546" w:type="dxa"/>
            <w:shd w:val="clear" w:color="auto" w:fill="FFFFFF" w:themeFill="background1"/>
          </w:tcPr>
          <w:p w14:paraId="09B5EBCD" w14:textId="3DC8770B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4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EF8DE5" w14:textId="7FC02770" w:rsidR="00233FD7" w:rsidRPr="00AC0D72" w:rsidRDefault="00233FD7" w:rsidP="00233FD7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Data exposure via SBI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4BAF751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0ADFEC9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25BAD09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20F4E8A" w14:textId="77777777" w:rsidTr="00FA3519">
        <w:tc>
          <w:tcPr>
            <w:tcW w:w="546" w:type="dxa"/>
            <w:shd w:val="clear" w:color="auto" w:fill="FFFFFF" w:themeFill="background1"/>
          </w:tcPr>
          <w:p w14:paraId="48F29C31" w14:textId="4E8BAC26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4</w:t>
            </w:r>
            <w:r w:rsidR="00233FD7"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7E6BBBD" w14:textId="6C45B30B" w:rsidR="00233FD7" w:rsidRPr="00AC0D72" w:rsidRDefault="00233FD7" w:rsidP="00233FD7">
            <w:pPr>
              <w:jc w:val="left"/>
            </w:pPr>
            <w:r w:rsidRPr="00AC0D72">
              <w:t>UE IP address and port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28B924F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31BC707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3BA2A5B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2F702AE" w14:textId="77777777" w:rsidTr="00FA3519">
        <w:tc>
          <w:tcPr>
            <w:tcW w:w="546" w:type="dxa"/>
            <w:shd w:val="clear" w:color="auto" w:fill="FFFFFF" w:themeFill="background1"/>
          </w:tcPr>
          <w:p w14:paraId="79644192" w14:textId="5F580EC3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4</w:t>
            </w:r>
            <w:r w:rsidR="00233FD7" w:rsidRPr="00AC0D72">
              <w:t>.3</w:t>
            </w:r>
          </w:p>
        </w:tc>
        <w:tc>
          <w:tcPr>
            <w:tcW w:w="2970" w:type="dxa"/>
            <w:shd w:val="clear" w:color="auto" w:fill="FFFFFF" w:themeFill="background1"/>
          </w:tcPr>
          <w:p w14:paraId="5CEFFB39" w14:textId="12985792" w:rsidR="00233FD7" w:rsidRPr="00AC0D72" w:rsidRDefault="00233FD7" w:rsidP="00233FD7">
            <w:pPr>
              <w:jc w:val="left"/>
            </w:pPr>
            <w:r w:rsidRPr="00AC0D72">
              <w:t>Handling of Payload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5AE38" w14:textId="546C57B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 23.501 clause 5.8.2.22 and </w:t>
            </w:r>
            <w:r w:rsidRPr="00AC0D72">
              <w:t>5.6.17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5172A83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36AC4A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601DE3E" w14:textId="77777777" w:rsidTr="00FA3519">
        <w:tc>
          <w:tcPr>
            <w:tcW w:w="546" w:type="dxa"/>
            <w:shd w:val="clear" w:color="auto" w:fill="FFFFFF" w:themeFill="background1"/>
          </w:tcPr>
          <w:p w14:paraId="318C63B3" w14:textId="503B2A54" w:rsidR="00233FD7" w:rsidRPr="00AC0D72" w:rsidRDefault="00916E78" w:rsidP="00233FD7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4</w:t>
            </w:r>
            <w:r w:rsidR="00233FD7" w:rsidRPr="00AC0D72">
              <w:rPr>
                <w:rFonts w:eastAsia="DengXian" w:hint="eastAsia"/>
                <w:lang w:eastAsia="zh-CN"/>
              </w:rPr>
              <w:t>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99F11" w14:textId="0838C7FC" w:rsidR="00233FD7" w:rsidRPr="00AC0D72" w:rsidRDefault="00233FD7" w:rsidP="00233FD7">
            <w:pPr>
              <w:jc w:val="left"/>
            </w:pPr>
            <w:r w:rsidRPr="00AC0D72">
              <w:t>Operator configurable UPF capabilities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4F414C0F" w:rsidR="00233FD7" w:rsidRPr="00AC0D72" w:rsidRDefault="00233FD7" w:rsidP="00233FD7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hint="eastAsia"/>
                <w:lang w:eastAsia="ko-KR"/>
              </w:rPr>
              <w:t>TS 23.501</w:t>
            </w:r>
            <w:r w:rsidRPr="00AC0D72">
              <w:rPr>
                <w:rFonts w:eastAsia="DengXian" w:hint="eastAsia"/>
                <w:lang w:eastAsia="zh-CN"/>
              </w:rPr>
              <w:t xml:space="preserve"> </w:t>
            </w:r>
            <w:r w:rsidRPr="00AC0D72">
              <w:rPr>
                <w:rFonts w:hint="eastAsia"/>
                <w:lang w:eastAsia="ko-KR"/>
              </w:rPr>
              <w:t>clause 5.8.2.21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78BDFAA9" w:rsidR="00233FD7" w:rsidRPr="00AC0D72" w:rsidRDefault="00233FD7" w:rsidP="00233FD7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1D05ED68" w:rsidR="00233FD7" w:rsidRPr="00AC0D72" w:rsidRDefault="00233FD7" w:rsidP="00233FD7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 w:rsidR="00916E78"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5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233FD7" w:rsidRPr="00AC0D72" w:rsidRDefault="00233FD7" w:rsidP="00233FD7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5</w:t>
            </w:r>
            <w:r w:rsidR="00233FD7"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74F7007D" w:rsidR="00233FD7" w:rsidRPr="00AC0D72" w:rsidRDefault="00233FD7" w:rsidP="00233FD7">
            <w:pPr>
              <w:jc w:val="left"/>
            </w:pPr>
            <w:r w:rsidRPr="00AC0D72">
              <w:t>Energy Saving subscription and indicator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26A4FCD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Mobile </w:t>
            </w:r>
            <w:proofErr w:type="spellStart"/>
            <w:r w:rsidRPr="00AC0D72">
              <w:rPr>
                <w:b/>
                <w:bCs/>
              </w:rPr>
              <w:t>gNB</w:t>
            </w:r>
            <w:proofErr w:type="spellEnd"/>
            <w:r w:rsidRPr="00AC0D72">
              <w:rPr>
                <w:b/>
                <w:bCs/>
              </w:rPr>
              <w:t xml:space="preserve">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6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4E1A8240" w:rsidR="00233FD7" w:rsidRPr="00AC0D72" w:rsidRDefault="00233FD7" w:rsidP="00233FD7">
            <w:pPr>
              <w:jc w:val="left"/>
            </w:pPr>
            <w:r w:rsidRPr="00AC0D72">
              <w:t>MWAB architecture, authorization, 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8D584" w14:textId="05A9AFE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NR </w:t>
            </w:r>
            <w:proofErr w:type="spellStart"/>
            <w:r w:rsidRPr="00AC0D72">
              <w:rPr>
                <w:b/>
                <w:bCs/>
              </w:rPr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7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233FD7" w:rsidRPr="00AC0D72" w:rsidRDefault="00233FD7" w:rsidP="00233FD7">
            <w:pPr>
              <w:jc w:val="left"/>
            </w:pPr>
            <w:r w:rsidRPr="00AC0D72">
              <w:t xml:space="preserve">5GS architecture to support NR </w:t>
            </w:r>
            <w:proofErr w:type="spellStart"/>
            <w:r w:rsidRPr="00AC0D72"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7</w:t>
            </w:r>
            <w:r w:rsidR="00233FD7"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233FD7" w:rsidRPr="00AC0D72" w:rsidRDefault="00233FD7" w:rsidP="00233FD7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233FD7" w:rsidRPr="00AC0D72" w:rsidRDefault="00916E78" w:rsidP="00233FD7">
            <w:pPr>
              <w:jc w:val="left"/>
            </w:pPr>
            <w:r w:rsidRPr="00AC0D72">
              <w:lastRenderedPageBreak/>
              <w:t>3</w:t>
            </w:r>
            <w:r>
              <w:t>8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233FD7" w:rsidRPr="00AC0D72" w:rsidRDefault="00233FD7" w:rsidP="00233FD7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233FD7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499130E" w14:textId="77777777">
        <w:tc>
          <w:tcPr>
            <w:tcW w:w="546" w:type="dxa"/>
            <w:shd w:val="clear" w:color="auto" w:fill="E7E6E6" w:themeFill="background2"/>
          </w:tcPr>
          <w:p w14:paraId="198010FE" w14:textId="6820DBE2" w:rsidR="00233FD7" w:rsidRPr="00AC0D72" w:rsidRDefault="00916E78" w:rsidP="00233FD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970" w:type="dxa"/>
            <w:shd w:val="clear" w:color="auto" w:fill="E7E6E6" w:themeFill="background2"/>
          </w:tcPr>
          <w:p w14:paraId="6118A0A3" w14:textId="6461B4CC" w:rsidR="00233FD7" w:rsidRPr="00AC0D72" w:rsidRDefault="00233FD7" w:rsidP="00233FD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Policy and Charging Control Framework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BE679A" w14:paraId="72EE5AC6" w14:textId="77777777">
        <w:tc>
          <w:tcPr>
            <w:tcW w:w="546" w:type="dxa"/>
            <w:shd w:val="clear" w:color="auto" w:fill="FFFFFF" w:themeFill="background1"/>
          </w:tcPr>
          <w:p w14:paraId="3F7CE936" w14:textId="4FA05806" w:rsidR="00233FD7" w:rsidRPr="00AC0D72" w:rsidRDefault="00916E78" w:rsidP="00233FD7">
            <w:pPr>
              <w:jc w:val="left"/>
            </w:pPr>
            <w:r>
              <w:t>39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60B9063" w14:textId="6970658E" w:rsidR="00233FD7" w:rsidRPr="00AC0D72" w:rsidRDefault="00233FD7" w:rsidP="00233FD7">
            <w:pPr>
              <w:jc w:val="left"/>
            </w:pPr>
            <w:r w:rsidRPr="00CF4210">
              <w:t>Negotiation for future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370C4E5A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1CDFD7D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C33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648B61A8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3FFCED8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77777777" w:rsidR="00233FD7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44CC00CD" w14:textId="77777777" w:rsidTr="00FA3519">
        <w:tc>
          <w:tcPr>
            <w:tcW w:w="546" w:type="dxa"/>
            <w:shd w:val="clear" w:color="auto" w:fill="FFFFFF" w:themeFill="background1"/>
          </w:tcPr>
          <w:p w14:paraId="5996A1B3" w14:textId="555DBFBC" w:rsidR="00233FD7" w:rsidRPr="00AC0D72" w:rsidRDefault="00916E78" w:rsidP="00233FD7">
            <w:pPr>
              <w:jc w:val="left"/>
            </w:pPr>
            <w:r>
              <w:t>39</w:t>
            </w:r>
            <w:r w:rsidR="00233FD7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2C6393B" w14:textId="260AC03E" w:rsidR="00233FD7" w:rsidRPr="00AC0D72" w:rsidRDefault="00233FD7" w:rsidP="00233FD7">
            <w:pPr>
              <w:jc w:val="left"/>
            </w:pPr>
            <w:r w:rsidRPr="00CF4210">
              <w:t>AF influence on Access and Mobility related policy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5CD7AF35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05B7BE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2FFDE7D" w14:textId="0D6D74EF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7A4FE159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7E362139" w14:textId="77777777" w:rsidTr="00FA3519">
        <w:tc>
          <w:tcPr>
            <w:tcW w:w="546" w:type="dxa"/>
            <w:shd w:val="clear" w:color="auto" w:fill="FFFFFF" w:themeFill="background1"/>
          </w:tcPr>
          <w:p w14:paraId="52486696" w14:textId="08917C2C" w:rsidR="00233FD7" w:rsidRDefault="00916E78" w:rsidP="00233FD7">
            <w:pPr>
              <w:jc w:val="left"/>
            </w:pPr>
            <w:r>
              <w:t>39</w:t>
            </w:r>
            <w:r w:rsidR="00233FD7">
              <w:t>.3</w:t>
            </w:r>
          </w:p>
        </w:tc>
        <w:tc>
          <w:tcPr>
            <w:tcW w:w="2970" w:type="dxa"/>
            <w:shd w:val="clear" w:color="auto" w:fill="FFFFFF" w:themeFill="background1"/>
          </w:tcPr>
          <w:p w14:paraId="3E945CB6" w14:textId="57DD3FAC" w:rsidR="00233FD7" w:rsidRPr="00CF4210" w:rsidRDefault="00233FD7" w:rsidP="00233FD7">
            <w:pPr>
              <w:jc w:val="left"/>
            </w:pPr>
            <w:r w:rsidRPr="00B80675">
              <w:t>Negotiation for planned data transfer with QoS requirements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04C02736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6E201DAD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627D4216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E60D38E" w14:textId="77777777" w:rsidTr="00FA3519">
        <w:tc>
          <w:tcPr>
            <w:tcW w:w="546" w:type="dxa"/>
            <w:shd w:val="clear" w:color="auto" w:fill="FFFFFF" w:themeFill="background1"/>
          </w:tcPr>
          <w:p w14:paraId="5CD00A54" w14:textId="5055548A" w:rsidR="00233FD7" w:rsidRDefault="00916E78" w:rsidP="00233FD7">
            <w:pPr>
              <w:jc w:val="left"/>
            </w:pPr>
            <w:r>
              <w:t>39</w:t>
            </w:r>
            <w:r w:rsidR="00233FD7">
              <w:t>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4291414" w14:textId="687E3284" w:rsidR="00233FD7" w:rsidRPr="00B80675" w:rsidRDefault="00233FD7" w:rsidP="00233FD7">
            <w:pPr>
              <w:jc w:val="left"/>
            </w:pPr>
            <w:r w:rsidRPr="00B80675">
              <w:t>Policy control for redundant PDU Sessions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50CBE299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C8A582B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92418D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64DC5099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627AF264" w14:textId="77777777" w:rsidTr="00FA3519">
        <w:tc>
          <w:tcPr>
            <w:tcW w:w="546" w:type="dxa"/>
            <w:shd w:val="clear" w:color="auto" w:fill="FFFFFF" w:themeFill="background1"/>
          </w:tcPr>
          <w:p w14:paraId="53A44D6F" w14:textId="74990094" w:rsidR="00233FD7" w:rsidRDefault="00916E78" w:rsidP="00233FD7">
            <w:pPr>
              <w:jc w:val="left"/>
            </w:pPr>
            <w:r>
              <w:t>39</w:t>
            </w:r>
            <w:r w:rsidR="00233FD7">
              <w:t>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13B8067" w14:textId="0F65A676" w:rsidR="00233FD7" w:rsidRPr="00B80675" w:rsidRDefault="00233FD7" w:rsidP="00233FD7">
            <w:pPr>
              <w:jc w:val="left"/>
            </w:pPr>
            <w:r w:rsidRPr="00F15119">
              <w:t>User Plane Remote Provisioning of UE SNPN Credentials in Onboarding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026594C9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3289E0ED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3EF389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2F75AAF3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7F917A68" w14:textId="77777777" w:rsidTr="00FA3519">
        <w:tc>
          <w:tcPr>
            <w:tcW w:w="546" w:type="dxa"/>
            <w:shd w:val="clear" w:color="auto" w:fill="FFFFFF" w:themeFill="background1"/>
          </w:tcPr>
          <w:p w14:paraId="6AFA47DE" w14:textId="2CB834CA" w:rsidR="00233FD7" w:rsidRDefault="00916E78" w:rsidP="00233FD7">
            <w:pPr>
              <w:jc w:val="left"/>
            </w:pPr>
            <w:r>
              <w:t>39</w:t>
            </w:r>
            <w:r w:rsidR="00233FD7">
              <w:t>.6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4109A" w14:textId="272833DD" w:rsidR="00233FD7" w:rsidRPr="00F15119" w:rsidRDefault="00233FD7" w:rsidP="00233FD7">
            <w:pPr>
              <w:jc w:val="left"/>
            </w:pPr>
            <w:r w:rsidRPr="00F15119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09BEA807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52521090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45E390F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257ED82B" w14:textId="77777777" w:rsidTr="00FA3519">
        <w:tc>
          <w:tcPr>
            <w:tcW w:w="546" w:type="dxa"/>
            <w:shd w:val="clear" w:color="auto" w:fill="FFFFFF" w:themeFill="background1"/>
          </w:tcPr>
          <w:p w14:paraId="4F92C41B" w14:textId="31CDE926" w:rsidR="00233FD7" w:rsidRDefault="00916E78" w:rsidP="00233FD7">
            <w:pPr>
              <w:jc w:val="left"/>
            </w:pPr>
            <w:r>
              <w:t>39</w:t>
            </w:r>
            <w:r w:rsidR="00233FD7">
              <w:t>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C7A2017" w14:textId="21DF34AB" w:rsidR="00233FD7" w:rsidRPr="00F15119" w:rsidRDefault="00233FD7" w:rsidP="00233FD7">
            <w:pPr>
              <w:jc w:val="left"/>
            </w:pPr>
            <w:r w:rsidRPr="00F15119">
              <w:t>Expedited Data Transfer with 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947AD06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7924E418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78EF9E1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3D5AD5E4" w14:textId="77777777" w:rsidTr="00FA3519">
        <w:tc>
          <w:tcPr>
            <w:tcW w:w="546" w:type="dxa"/>
            <w:shd w:val="clear" w:color="auto" w:fill="FFFFFF" w:themeFill="background1"/>
          </w:tcPr>
          <w:p w14:paraId="62227448" w14:textId="43762062" w:rsidR="00233FD7" w:rsidRDefault="00916E78" w:rsidP="00233FD7">
            <w:pPr>
              <w:jc w:val="left"/>
            </w:pPr>
            <w:r>
              <w:t>39</w:t>
            </w:r>
            <w:r w:rsidR="00233FD7">
              <w:t>.8</w:t>
            </w:r>
          </w:p>
        </w:tc>
        <w:tc>
          <w:tcPr>
            <w:tcW w:w="2970" w:type="dxa"/>
            <w:shd w:val="clear" w:color="auto" w:fill="FFFFFF" w:themeFill="background1"/>
          </w:tcPr>
          <w:p w14:paraId="5ED3D422" w14:textId="66E37662" w:rsidR="00233FD7" w:rsidRPr="00F15119" w:rsidRDefault="00233FD7" w:rsidP="00233FD7">
            <w:pPr>
              <w:jc w:val="left"/>
            </w:pPr>
            <w:r w:rsidRPr="00F15119">
              <w:t>AF requested QoS for a UE or group of UEs not identified by a UE address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6C531197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45A4B593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024BB73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4A8F5C2" w14:textId="77777777" w:rsidTr="00FA3519">
        <w:tc>
          <w:tcPr>
            <w:tcW w:w="546" w:type="dxa"/>
            <w:shd w:val="clear" w:color="auto" w:fill="FFFFFF" w:themeFill="background1"/>
          </w:tcPr>
          <w:p w14:paraId="4773BF24" w14:textId="25C537AE" w:rsidR="00233FD7" w:rsidRDefault="00916E78" w:rsidP="00233FD7">
            <w:pPr>
              <w:jc w:val="left"/>
            </w:pPr>
            <w:r>
              <w:t>39</w:t>
            </w:r>
            <w:r w:rsidR="00233FD7">
              <w:t>.9</w:t>
            </w:r>
          </w:p>
        </w:tc>
        <w:tc>
          <w:tcPr>
            <w:tcW w:w="2970" w:type="dxa"/>
            <w:shd w:val="clear" w:color="auto" w:fill="FFFFFF" w:themeFill="background1"/>
          </w:tcPr>
          <w:p w14:paraId="3E78B09A" w14:textId="32668382" w:rsidR="00233FD7" w:rsidRPr="00F15119" w:rsidRDefault="00233FD7" w:rsidP="00233FD7">
            <w:pPr>
              <w:jc w:val="left"/>
            </w:pPr>
            <w:r w:rsidRPr="00140399">
              <w:t>Network Slice replacement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46E3600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60383215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2875552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337F0D2" w14:textId="77777777" w:rsidTr="00FA3519">
        <w:tc>
          <w:tcPr>
            <w:tcW w:w="546" w:type="dxa"/>
            <w:shd w:val="clear" w:color="auto" w:fill="FFFFFF" w:themeFill="background1"/>
          </w:tcPr>
          <w:p w14:paraId="59E0B728" w14:textId="19F5CD27" w:rsidR="00233FD7" w:rsidRDefault="00916E78" w:rsidP="00233FD7">
            <w:pPr>
              <w:jc w:val="left"/>
            </w:pPr>
            <w:r>
              <w:t>39</w:t>
            </w:r>
            <w:r w:rsidR="00233FD7">
              <w:t>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CDF5E76" w14:textId="4260DF37" w:rsidR="00233FD7" w:rsidRPr="00140399" w:rsidRDefault="00233FD7" w:rsidP="00233FD7">
            <w:pPr>
              <w:jc w:val="left"/>
            </w:pPr>
            <w:r w:rsidRPr="00140399">
              <w:t>Handling of Payload Headers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55D5BE4F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6.1.3.30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078E1B2A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176FB7C2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7AD2678" w14:textId="77777777" w:rsidTr="00FA3519">
        <w:tc>
          <w:tcPr>
            <w:tcW w:w="546" w:type="dxa"/>
            <w:shd w:val="clear" w:color="auto" w:fill="FFFFFF" w:themeFill="background1"/>
          </w:tcPr>
          <w:p w14:paraId="16DA0BE8" w14:textId="05CC1AD4" w:rsidR="00233FD7" w:rsidRDefault="00916E78" w:rsidP="00233FD7">
            <w:pPr>
              <w:jc w:val="left"/>
            </w:pPr>
            <w:r>
              <w:t>39</w:t>
            </w:r>
            <w:r w:rsidR="00233FD7">
              <w:t>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460776E8" w14:textId="53E8DDE4" w:rsidR="00233FD7" w:rsidRPr="00140399" w:rsidRDefault="00233FD7" w:rsidP="00233FD7">
            <w:pPr>
              <w:jc w:val="left"/>
            </w:pPr>
            <w:r w:rsidRPr="00140399">
              <w:t>Policy control for non-3GPP devices connecting behind a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47E2F590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6.1.3.31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30AA7969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55B1106F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2538A" w14:textId="77777777" w:rsidR="004E04D2" w:rsidRDefault="004E04D2">
      <w:r>
        <w:separator/>
      </w:r>
    </w:p>
  </w:endnote>
  <w:endnote w:type="continuationSeparator" w:id="0">
    <w:p w14:paraId="0B00ED3B" w14:textId="77777777" w:rsidR="004E04D2" w:rsidRDefault="004E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63A6" w14:textId="77777777" w:rsidR="004E04D2" w:rsidRDefault="004E04D2">
      <w:r>
        <w:separator/>
      </w:r>
    </w:p>
  </w:footnote>
  <w:footnote w:type="continuationSeparator" w:id="0">
    <w:p w14:paraId="2050AB09" w14:textId="77777777" w:rsidR="004E04D2" w:rsidRDefault="004E0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6296"/>
    <w:rsid w:val="00256845"/>
    <w:rsid w:val="00256897"/>
    <w:rsid w:val="00256AB1"/>
    <w:rsid w:val="00257600"/>
    <w:rsid w:val="002579C7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35C"/>
    <w:rsid w:val="00490432"/>
    <w:rsid w:val="00490A4A"/>
    <w:rsid w:val="0049102E"/>
    <w:rsid w:val="004913EB"/>
    <w:rsid w:val="00491D29"/>
    <w:rsid w:val="00491FC5"/>
    <w:rsid w:val="00492B2F"/>
    <w:rsid w:val="00492FAE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68"/>
    <w:rsid w:val="00540AB1"/>
    <w:rsid w:val="0054152D"/>
    <w:rsid w:val="00541ACA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1FC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3F32"/>
    <w:rsid w:val="00664CA3"/>
    <w:rsid w:val="00665146"/>
    <w:rsid w:val="006658A2"/>
    <w:rsid w:val="006663FA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BF"/>
    <w:rsid w:val="006736C9"/>
    <w:rsid w:val="00674135"/>
    <w:rsid w:val="0067426D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DDC"/>
    <w:rsid w:val="0069451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34BD"/>
    <w:rsid w:val="007138AB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52F2"/>
    <w:rsid w:val="0088544E"/>
    <w:rsid w:val="008854FA"/>
    <w:rsid w:val="0088560F"/>
    <w:rsid w:val="00885F1F"/>
    <w:rsid w:val="00886623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AFF"/>
    <w:rsid w:val="008D5B43"/>
    <w:rsid w:val="008D6DA4"/>
    <w:rsid w:val="008D6ECD"/>
    <w:rsid w:val="008D71BF"/>
    <w:rsid w:val="008D7893"/>
    <w:rsid w:val="008D7E17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C4A"/>
    <w:rsid w:val="00912668"/>
    <w:rsid w:val="00912D27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66D"/>
    <w:rsid w:val="0092410C"/>
    <w:rsid w:val="009248E2"/>
    <w:rsid w:val="00925A6E"/>
    <w:rsid w:val="00925D70"/>
    <w:rsid w:val="00926212"/>
    <w:rsid w:val="009272AF"/>
    <w:rsid w:val="009272F0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C032A"/>
    <w:rsid w:val="009C03AE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B5"/>
    <w:rsid w:val="00A55B7E"/>
    <w:rsid w:val="00A56402"/>
    <w:rsid w:val="00A56596"/>
    <w:rsid w:val="00A5685A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B2F"/>
    <w:rsid w:val="00AD3CAC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0C"/>
    <w:rsid w:val="00CF3843"/>
    <w:rsid w:val="00CF4210"/>
    <w:rsid w:val="00CF449C"/>
    <w:rsid w:val="00CF4E11"/>
    <w:rsid w:val="00CF4E56"/>
    <w:rsid w:val="00CF5A24"/>
    <w:rsid w:val="00CF5F4D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9C4"/>
    <w:rsid w:val="00D3600C"/>
    <w:rsid w:val="00D363F2"/>
    <w:rsid w:val="00D364D7"/>
    <w:rsid w:val="00D36DB2"/>
    <w:rsid w:val="00D377CB"/>
    <w:rsid w:val="00D378D2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B2D"/>
    <w:rsid w:val="00D67F1C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4567</Words>
  <Characters>26038</Characters>
  <Application>Microsoft Office Word</Application>
  <DocSecurity>0</DocSecurity>
  <Lines>216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Author</cp:lastModifiedBy>
  <cp:revision>3</cp:revision>
  <cp:lastPrinted>2017-11-09T01:38:00Z</cp:lastPrinted>
  <dcterms:created xsi:type="dcterms:W3CDTF">2025-08-15T16:42:00Z</dcterms:created>
  <dcterms:modified xsi:type="dcterms:W3CDTF">2025-08-15T16:42:00Z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